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F4" w:rsidRPr="00777C30" w:rsidRDefault="009B5D44" w:rsidP="002B5587">
      <w:pPr>
        <w:pStyle w:val="TitelDokument"/>
      </w:pPr>
      <w:sdt>
        <w:sdtPr>
          <w:alias w:val="Titelzeile"/>
          <w:tag w:val="Titelzeile"/>
          <w:id w:val="-77604890"/>
          <w:placeholder>
            <w:docPart w:val="97B3AB1346D14E7E87F2310AC94B0195"/>
          </w:placeholder>
          <w:comboBox>
            <w:listItem w:displayText="---Bitte auswählen---" w:value="---Bitte auswählen---"/>
            <w:listItem w:displayText="Aktennotiz" w:value="Aktennotiz"/>
            <w:listItem w:displayText="Antrag" w:value="Antrag"/>
            <w:listItem w:displayText="Auftrag" w:value="Auftrag"/>
            <w:listItem w:displayText="Information" w:value="Information"/>
            <w:listItem w:displayText="Mitteilung" w:value="Mitteilung"/>
            <w:listItem w:displayText="Protokoll" w:value="Protokoll"/>
            <w:listItem w:displayText="Rapport" w:value="Rapport"/>
            <w:listItem w:displayText="Zur Stellungsnahme" w:value="Zur Stellungsnahme"/>
            <w:listItem w:displayText="Zur Orientierung" w:value="Zur Orientierung"/>
          </w:comboBox>
        </w:sdtPr>
        <w:sdtContent>
          <w:r w:rsidR="003D5062">
            <w:t>Auftrag,</w:t>
          </w:r>
          <w:r w:rsidR="00EA55F6">
            <w:t xml:space="preserve">Findigbericht </w:t>
          </w:r>
          <w:r w:rsidR="003D5062">
            <w:t xml:space="preserve">und Analyse </w:t>
          </w:r>
          <w:r w:rsidR="00EA55F6">
            <w:t>Assessment</w:t>
          </w:r>
        </w:sdtContent>
      </w:sdt>
    </w:p>
    <w:p w:rsidR="009816F9" w:rsidRPr="003332C5" w:rsidRDefault="009816F9" w:rsidP="009816F9">
      <w:pPr>
        <w:pStyle w:val="UntertitelExtern"/>
      </w:pPr>
      <w:r>
        <w:t>Informationssicherheit</w:t>
      </w:r>
    </w:p>
    <w:p w:rsidR="00CD1F58" w:rsidRDefault="00CD1F58" w:rsidP="00EA55F6"/>
    <w:p w:rsidR="00EA55F6" w:rsidRDefault="00D42733" w:rsidP="00EA55F6">
      <w:r>
        <w:t xml:space="preserve">Die Assessments der Informationssicherheit erfolgen aufgrund der Weisungen </w:t>
      </w:r>
      <w:hyperlink r:id="rId9" w:history="1">
        <w:r w:rsidRPr="00D42733">
          <w:rPr>
            <w:rStyle w:val="Hyperlink"/>
            <w:lang w:val="de-DE"/>
          </w:rPr>
          <w:t>Informationssicherheitspolitik</w:t>
        </w:r>
      </w:hyperlink>
      <w:r>
        <w:rPr>
          <w:lang w:val="de-DE"/>
        </w:rPr>
        <w:t xml:space="preserve"> und </w:t>
      </w:r>
      <w:hyperlink r:id="rId10" w:history="1">
        <w:r w:rsidRPr="00D42733">
          <w:rPr>
            <w:rStyle w:val="Hyperlink"/>
            <w:lang w:val="de-DE"/>
          </w:rPr>
          <w:t>Assessment-Policy</w:t>
        </w:r>
      </w:hyperlink>
      <w:r>
        <w:rPr>
          <w:lang w:val="de-DE"/>
        </w:rPr>
        <w:t>.</w:t>
      </w:r>
    </w:p>
    <w:p w:rsidR="00A15FDB" w:rsidRDefault="00A15FDB" w:rsidP="00EA55F6"/>
    <w:tbl>
      <w:tblPr>
        <w:tblStyle w:val="Tabellenraster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560"/>
        <w:gridCol w:w="1984"/>
        <w:gridCol w:w="1701"/>
        <w:gridCol w:w="1985"/>
        <w:gridCol w:w="2551"/>
        <w:gridCol w:w="5245"/>
      </w:tblGrid>
      <w:tr w:rsidR="000361DC" w:rsidRPr="00A454E5" w:rsidTr="00A45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tcW w:w="284" w:type="dxa"/>
            <w:shd w:val="clear" w:color="auto" w:fill="auto"/>
          </w:tcPr>
          <w:p w:rsidR="000361DC" w:rsidRPr="00E35D01" w:rsidRDefault="000361DC" w:rsidP="009B5D44"/>
        </w:tc>
        <w:tc>
          <w:tcPr>
            <w:tcW w:w="15026" w:type="dxa"/>
            <w:gridSpan w:val="6"/>
          </w:tcPr>
          <w:p w:rsidR="000361DC" w:rsidRPr="008D16D5" w:rsidRDefault="000361DC" w:rsidP="009B5D44">
            <w:r w:rsidRPr="008D16D5">
              <w:t>Auftrag Assessment der Informationssicherheit</w:t>
            </w:r>
          </w:p>
        </w:tc>
      </w:tr>
      <w:tr w:rsidR="003D5062" w:rsidRPr="00A454E5" w:rsidTr="009816F9">
        <w:tc>
          <w:tcPr>
            <w:tcW w:w="284" w:type="dxa"/>
            <w:shd w:val="clear" w:color="auto" w:fill="auto"/>
          </w:tcPr>
          <w:p w:rsidR="000361DC" w:rsidRPr="00777C30" w:rsidRDefault="000361DC" w:rsidP="009B5D44"/>
        </w:tc>
        <w:tc>
          <w:tcPr>
            <w:tcW w:w="1560" w:type="dxa"/>
            <w:shd w:val="clear" w:color="auto" w:fill="9E9691" w:themeFill="accent6"/>
          </w:tcPr>
          <w:p w:rsidR="000361DC" w:rsidRPr="00A454E5" w:rsidRDefault="000361DC" w:rsidP="009B5D44">
            <w:pPr>
              <w:ind w:right="0"/>
            </w:pPr>
            <w:r w:rsidRPr="00A454E5">
              <w:rPr>
                <w:color w:val="FFFFFF" w:themeColor="background1"/>
              </w:rPr>
              <w:t>Assessment durchzuführen von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361DC" w:rsidRPr="00A454E5" w:rsidRDefault="009B5D44" w:rsidP="009B5D44">
            <w:r>
              <w:fldChar w:fldCharType="begin"/>
            </w:r>
            <w:r>
              <w:instrText xml:space="preserve"> MERGEFIELD "Verantwortliche_Abteilung__Funktion_für" </w:instrText>
            </w:r>
            <w:r>
              <w:fldChar w:fldCharType="separate"/>
            </w:r>
            <w:r w:rsidR="009851D3">
              <w:rPr>
                <w:noProof/>
              </w:rPr>
              <w:t>ISi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9E9691" w:themeFill="accent6"/>
          </w:tcPr>
          <w:p w:rsidR="000361DC" w:rsidRPr="00A454E5" w:rsidRDefault="003D5062" w:rsidP="009B5D44">
            <w:pPr>
              <w:ind w:right="0"/>
              <w:rPr>
                <w:color w:val="FFFFFF" w:themeColor="background1"/>
              </w:rPr>
            </w:pPr>
            <w:r w:rsidRPr="00A454E5">
              <w:rPr>
                <w:color w:val="FFFFFF" w:themeColor="background1"/>
              </w:rPr>
              <w:t>Zeitpunkt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0361DC" w:rsidRPr="00A454E5" w:rsidRDefault="009B5D44" w:rsidP="009B5D44">
            <w:r>
              <w:fldChar w:fldCharType="begin"/>
            </w:r>
            <w:r>
              <w:instrText xml:space="preserve"> MERGEFIELD "Zeitpunkt_" </w:instrText>
            </w:r>
            <w:r w:rsidR="009851D3">
              <w:fldChar w:fldCharType="separate"/>
            </w:r>
            <w:r w:rsidR="009851D3">
              <w:rPr>
                <w:noProof/>
              </w:rPr>
              <w:t>Juni</w:t>
            </w:r>
            <w:r>
              <w:fldChar w:fldCharType="end"/>
            </w:r>
          </w:p>
        </w:tc>
        <w:tc>
          <w:tcPr>
            <w:tcW w:w="2551" w:type="dxa"/>
            <w:shd w:val="clear" w:color="auto" w:fill="9E9691" w:themeFill="accent6"/>
          </w:tcPr>
          <w:p w:rsidR="000361DC" w:rsidRPr="00A454E5" w:rsidRDefault="00CD1F58" w:rsidP="00CD1F58">
            <w:pPr>
              <w:rPr>
                <w:color w:val="FFFFFF" w:themeColor="background1"/>
              </w:rPr>
            </w:pPr>
            <w:r w:rsidRPr="00A454E5">
              <w:rPr>
                <w:color w:val="FFFFFF" w:themeColor="background1"/>
              </w:rPr>
              <w:t xml:space="preserve">Beschreibung der Kontrollaktivität 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="000361DC" w:rsidRPr="00A454E5" w:rsidRDefault="00B97E9A" w:rsidP="009B5D44">
            <w:r>
              <w:fldChar w:fldCharType="begin"/>
            </w:r>
            <w:r>
              <w:instrText xml:space="preserve"> MERGEFIELD "Beschreibung_der_Kontrollaktivität" </w:instrText>
            </w:r>
            <w:r>
              <w:fldChar w:fldCharType="separate"/>
            </w:r>
            <w:r w:rsidR="009851D3">
              <w:rPr>
                <w:noProof/>
              </w:rPr>
              <w:t>Prüfen, ob die Marktstandards für die TKB noch adeäquat sind.</w:t>
            </w:r>
            <w:r>
              <w:fldChar w:fldCharType="end"/>
            </w:r>
          </w:p>
        </w:tc>
      </w:tr>
      <w:tr w:rsidR="003D5062" w:rsidRPr="00A454E5" w:rsidTr="009816F9">
        <w:tc>
          <w:tcPr>
            <w:tcW w:w="284" w:type="dxa"/>
            <w:shd w:val="clear" w:color="auto" w:fill="auto"/>
          </w:tcPr>
          <w:p w:rsidR="000361DC" w:rsidRPr="00E35D01" w:rsidRDefault="000361DC" w:rsidP="009B5D44">
            <w:pPr>
              <w:rPr>
                <w:b/>
                <w:color w:val="FFFFFF" w:themeColor="background1"/>
              </w:rPr>
            </w:pPr>
          </w:p>
        </w:tc>
        <w:tc>
          <w:tcPr>
            <w:tcW w:w="1560" w:type="dxa"/>
            <w:shd w:val="clear" w:color="auto" w:fill="9E9691" w:themeFill="accent6"/>
          </w:tcPr>
          <w:p w:rsidR="000361DC" w:rsidRPr="00A454E5" w:rsidRDefault="000361DC" w:rsidP="003D5062">
            <w:r w:rsidRPr="00A454E5">
              <w:rPr>
                <w:color w:val="FFFFFF" w:themeColor="background1"/>
              </w:rPr>
              <w:t>Ref</w:t>
            </w:r>
            <w:r w:rsidR="003D5062" w:rsidRPr="00A454E5">
              <w:rPr>
                <w:color w:val="FFFFFF" w:themeColor="background1"/>
              </w:rPr>
              <w:t xml:space="preserve">. </w:t>
            </w:r>
            <w:r w:rsidRPr="00A454E5">
              <w:rPr>
                <w:color w:val="FFFFFF" w:themeColor="background1"/>
              </w:rPr>
              <w:t>zum Assessmentplan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361DC" w:rsidRPr="00A454E5" w:rsidRDefault="00B97E9A" w:rsidP="00B97E9A">
            <w:r>
              <w:fldChar w:fldCharType="begin"/>
            </w:r>
            <w:r>
              <w:instrText xml:space="preserve"> MERGEFIELD "Ref_Kontrolle" </w:instrText>
            </w:r>
            <w:r>
              <w:fldChar w:fldCharType="separate"/>
            </w:r>
            <w:r w:rsidR="009851D3">
              <w:rPr>
                <w:noProof/>
              </w:rPr>
              <w:t>5.1.1.1</w:t>
            </w:r>
            <w:r>
              <w:fldChar w:fldCharType="end"/>
            </w:r>
          </w:p>
        </w:tc>
        <w:tc>
          <w:tcPr>
            <w:tcW w:w="1701" w:type="dxa"/>
            <w:shd w:val="clear" w:color="auto" w:fill="9E9691" w:themeFill="accent6"/>
          </w:tcPr>
          <w:p w:rsidR="000361DC" w:rsidRPr="00A454E5" w:rsidRDefault="003D5062" w:rsidP="009B5D44">
            <w:pPr>
              <w:rPr>
                <w:color w:val="FFFFFF" w:themeColor="background1"/>
              </w:rPr>
            </w:pPr>
            <w:r w:rsidRPr="00A454E5">
              <w:rPr>
                <w:color w:val="FFFFFF" w:themeColor="background1"/>
              </w:rPr>
              <w:t>Periodizität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0361DC" w:rsidRPr="00A454E5" w:rsidRDefault="00B97E9A" w:rsidP="009B5D44">
            <w:r>
              <w:fldChar w:fldCharType="begin"/>
            </w:r>
            <w:r>
              <w:instrText xml:space="preserve"> MERGEFIELD "Periodizität" </w:instrText>
            </w:r>
            <w:r>
              <w:fldChar w:fldCharType="separate"/>
            </w:r>
            <w:r w:rsidR="009851D3">
              <w:rPr>
                <w:noProof/>
              </w:rPr>
              <w:t>Jährlich</w:t>
            </w:r>
            <w:r>
              <w:fldChar w:fldCharType="end"/>
            </w:r>
          </w:p>
        </w:tc>
        <w:tc>
          <w:tcPr>
            <w:tcW w:w="2551" w:type="dxa"/>
            <w:shd w:val="clear" w:color="auto" w:fill="9E9691" w:themeFill="accent6"/>
          </w:tcPr>
          <w:p w:rsidR="000361DC" w:rsidRPr="00A454E5" w:rsidRDefault="003D5062" w:rsidP="003D5062">
            <w:pPr>
              <w:rPr>
                <w:color w:val="FFFFFF" w:themeColor="background1"/>
              </w:rPr>
            </w:pPr>
            <w:r w:rsidRPr="00A454E5">
              <w:rPr>
                <w:color w:val="FFFFFF" w:themeColor="background1"/>
              </w:rPr>
              <w:t>Prüfgegenstand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="000361DC" w:rsidRPr="00A454E5" w:rsidRDefault="00B97E9A" w:rsidP="009B5D44">
            <w:r>
              <w:fldChar w:fldCharType="begin"/>
            </w:r>
            <w:r>
              <w:instrText xml:space="preserve"> MERGEFIELD "Prüfgegenstand" </w:instrText>
            </w:r>
            <w:r>
              <w:fldChar w:fldCharType="separate"/>
            </w:r>
            <w:r w:rsidR="009851D3">
              <w:rPr>
                <w:noProof/>
              </w:rPr>
              <w:t>Informationssicherheitspolitik</w:t>
            </w:r>
            <w:r>
              <w:fldChar w:fldCharType="end"/>
            </w:r>
          </w:p>
        </w:tc>
      </w:tr>
      <w:tr w:rsidR="003D5062" w:rsidRPr="00A454E5" w:rsidTr="009816F9">
        <w:tc>
          <w:tcPr>
            <w:tcW w:w="284" w:type="dxa"/>
            <w:shd w:val="clear" w:color="auto" w:fill="auto"/>
          </w:tcPr>
          <w:p w:rsidR="000361DC" w:rsidRPr="00E35D01" w:rsidRDefault="000361DC" w:rsidP="009B5D44">
            <w:pPr>
              <w:rPr>
                <w:b/>
              </w:rPr>
            </w:pPr>
          </w:p>
        </w:tc>
        <w:tc>
          <w:tcPr>
            <w:tcW w:w="1560" w:type="dxa"/>
            <w:shd w:val="clear" w:color="auto" w:fill="9E9691" w:themeFill="accent6"/>
          </w:tcPr>
          <w:p w:rsidR="000361DC" w:rsidRPr="00A454E5" w:rsidRDefault="003D5062" w:rsidP="003D5062">
            <w:r w:rsidRPr="00A454E5">
              <w:rPr>
                <w:color w:val="FFFFFF" w:themeColor="background1"/>
              </w:rPr>
              <w:t xml:space="preserve">Ref. zu </w:t>
            </w:r>
            <w:r w:rsidR="00CD1F58" w:rsidRPr="00A454E5">
              <w:rPr>
                <w:color w:val="FFFFFF" w:themeColor="background1"/>
              </w:rPr>
              <w:t>ISO 27002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361DC" w:rsidRPr="00A454E5" w:rsidRDefault="00B97E9A" w:rsidP="009B5D44">
            <w:r>
              <w:fldChar w:fldCharType="begin"/>
            </w:r>
            <w:r>
              <w:instrText xml:space="preserve"> MERGEFIELD "Ref_ISOIEC_27001213" </w:instrText>
            </w:r>
            <w:r>
              <w:fldChar w:fldCharType="separate"/>
            </w:r>
            <w:r w:rsidR="009851D3">
              <w:rPr>
                <w:noProof/>
              </w:rPr>
              <w:t>5.1.1</w:t>
            </w:r>
            <w:r>
              <w:fldChar w:fldCharType="end"/>
            </w:r>
          </w:p>
        </w:tc>
        <w:tc>
          <w:tcPr>
            <w:tcW w:w="1701" w:type="dxa"/>
            <w:shd w:val="clear" w:color="auto" w:fill="9E9691" w:themeFill="accent6"/>
          </w:tcPr>
          <w:p w:rsidR="000361DC" w:rsidRPr="00A454E5" w:rsidRDefault="000361DC" w:rsidP="009B5D44">
            <w:pPr>
              <w:rPr>
                <w:color w:val="FFFFFF" w:themeColor="background1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0361DC" w:rsidRPr="00A454E5" w:rsidRDefault="000361DC" w:rsidP="009B5D44"/>
        </w:tc>
        <w:tc>
          <w:tcPr>
            <w:tcW w:w="2551" w:type="dxa"/>
            <w:shd w:val="clear" w:color="auto" w:fill="9E9691" w:themeFill="accent6"/>
          </w:tcPr>
          <w:p w:rsidR="000361DC" w:rsidRPr="00A454E5" w:rsidRDefault="000361DC" w:rsidP="009B5D44">
            <w:pPr>
              <w:rPr>
                <w:color w:val="FFFFFF" w:themeColor="background1"/>
              </w:rPr>
            </w:pPr>
            <w:r w:rsidRPr="00A454E5">
              <w:rPr>
                <w:color w:val="FFFFFF" w:themeColor="background1"/>
              </w:rPr>
              <w:t>Hilfsmittel Umsetzung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="000361DC" w:rsidRPr="00A454E5" w:rsidRDefault="00B97E9A" w:rsidP="009B5D44">
            <w:r>
              <w:fldChar w:fldCharType="begin"/>
            </w:r>
            <w:r>
              <w:instrText xml:space="preserve"> MERGEFIELD "Hilfsmittel_zur_Umsetzung" </w:instrText>
            </w:r>
            <w:r>
              <w:fldChar w:fldCharType="separate"/>
            </w:r>
            <w:r w:rsidR="009851D3">
              <w:rPr>
                <w:noProof/>
              </w:rPr>
              <w:t>Informationen, Whitepapers einschägiger Organisationen, z.B. SBVg, Melani</w:t>
            </w:r>
            <w:r>
              <w:fldChar w:fldCharType="end"/>
            </w:r>
          </w:p>
        </w:tc>
      </w:tr>
    </w:tbl>
    <w:p w:rsidR="00A15FDB" w:rsidRDefault="00A15FDB" w:rsidP="00EA55F6"/>
    <w:p w:rsidR="00A15FDB" w:rsidRDefault="004C4B41" w:rsidP="00EA55F6">
      <w:r>
        <w:t xml:space="preserve">Assessments laufend gemäss </w:t>
      </w:r>
      <w:r w:rsidR="00CD1F58">
        <w:t xml:space="preserve">Zeitpunkt und </w:t>
      </w:r>
      <w:r>
        <w:t xml:space="preserve">Periodizität durchführen und Ergebnisse im Findingbericht (Folgeseite) schriftlich dokumentieren. Findings mit hoher Gewichtung unmittelbar der Abteilung Informationssicherheit melden. </w:t>
      </w:r>
    </w:p>
    <w:p w:rsidR="00CD7F2E" w:rsidRDefault="00CD7F2E" w:rsidP="00EA55F6"/>
    <w:p w:rsidR="005A65A8" w:rsidRDefault="005A65A8">
      <w:r>
        <w:br w:type="page"/>
      </w:r>
    </w:p>
    <w:p w:rsidR="00CD7F2E" w:rsidRDefault="00CD7F2E" w:rsidP="00EA55F6"/>
    <w:tbl>
      <w:tblPr>
        <w:tblStyle w:val="Tabellenraster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1134"/>
        <w:gridCol w:w="2693"/>
        <w:gridCol w:w="2694"/>
        <w:gridCol w:w="2268"/>
        <w:gridCol w:w="992"/>
        <w:gridCol w:w="992"/>
        <w:gridCol w:w="1134"/>
        <w:gridCol w:w="2410"/>
      </w:tblGrid>
      <w:tr w:rsidR="00CD1F58" w:rsidRPr="00777C30" w:rsidTr="00A45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tcW w:w="284" w:type="dxa"/>
            <w:shd w:val="clear" w:color="auto" w:fill="auto"/>
          </w:tcPr>
          <w:p w:rsidR="00CD1F58" w:rsidRPr="00E35D01" w:rsidRDefault="00CD1F58" w:rsidP="009B5D44"/>
        </w:tc>
        <w:tc>
          <w:tcPr>
            <w:tcW w:w="7230" w:type="dxa"/>
            <w:gridSpan w:val="4"/>
            <w:tcBorders>
              <w:bottom w:val="single" w:sz="8" w:space="0" w:color="FFFFFF"/>
            </w:tcBorders>
          </w:tcPr>
          <w:p w:rsidR="00CD1F58" w:rsidRPr="00E35D01" w:rsidRDefault="00CD1F58" w:rsidP="00CD7F2E">
            <w:pPr>
              <w:rPr>
                <w:b w:val="0"/>
              </w:rPr>
            </w:pPr>
            <w:r>
              <w:t>Findingbericht Assessment</w:t>
            </w:r>
          </w:p>
        </w:tc>
        <w:tc>
          <w:tcPr>
            <w:tcW w:w="4252" w:type="dxa"/>
            <w:gridSpan w:val="3"/>
            <w:tcBorders>
              <w:bottom w:val="single" w:sz="8" w:space="0" w:color="FFFFFF"/>
            </w:tcBorders>
          </w:tcPr>
          <w:p w:rsidR="00CD1F58" w:rsidRPr="00E35D01" w:rsidRDefault="00CD1F58" w:rsidP="00CD7F2E">
            <w:pPr>
              <w:rPr>
                <w:b w:val="0"/>
              </w:rPr>
            </w:pPr>
            <w:r>
              <w:t>Assessment durchgeführt durch</w:t>
            </w:r>
          </w:p>
        </w:tc>
        <w:tc>
          <w:tcPr>
            <w:tcW w:w="3544" w:type="dxa"/>
            <w:gridSpan w:val="2"/>
            <w:tcBorders>
              <w:bottom w:val="single" w:sz="8" w:space="0" w:color="FFFFFF"/>
            </w:tcBorders>
          </w:tcPr>
          <w:p w:rsidR="00CD1F58" w:rsidRPr="00E35D01" w:rsidRDefault="00CD1F58" w:rsidP="00CD7F2E"/>
        </w:tc>
      </w:tr>
      <w:tr w:rsidR="001C6713" w:rsidRPr="00777C30" w:rsidTr="00A454E5">
        <w:tc>
          <w:tcPr>
            <w:tcW w:w="284" w:type="dxa"/>
            <w:shd w:val="clear" w:color="auto" w:fill="auto"/>
          </w:tcPr>
          <w:p w:rsidR="00CD7F2E" w:rsidRPr="00777C30" w:rsidRDefault="00CD7F2E" w:rsidP="009B5D44"/>
        </w:tc>
        <w:tc>
          <w:tcPr>
            <w:tcW w:w="709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1F1234" w:rsidP="009B5D44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Nr.</w:t>
            </w:r>
          </w:p>
        </w:tc>
        <w:tc>
          <w:tcPr>
            <w:tcW w:w="1134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1F1234" w:rsidP="009B5D44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Datum</w:t>
            </w:r>
          </w:p>
        </w:tc>
        <w:tc>
          <w:tcPr>
            <w:tcW w:w="2693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1F1234" w:rsidP="009B5D44">
            <w:pPr>
              <w:ind w:right="0"/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Ergebnis Prüfung</w:t>
            </w:r>
          </w:p>
        </w:tc>
        <w:tc>
          <w:tcPr>
            <w:tcW w:w="2694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6B3581" w:rsidP="009B5D44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Auswirkung Schwachstelle</w:t>
            </w:r>
          </w:p>
        </w:tc>
        <w:tc>
          <w:tcPr>
            <w:tcW w:w="2268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5A65A8" w:rsidRDefault="001F1234" w:rsidP="009B5D44">
            <w:pPr>
              <w:ind w:right="0"/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Elimination/</w:t>
            </w:r>
          </w:p>
          <w:p w:rsidR="00CD7F2E" w:rsidRPr="005A65A8" w:rsidRDefault="001F1234" w:rsidP="009B5D44">
            <w:pPr>
              <w:ind w:right="0"/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Massnahmen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8D16D5" w:rsidRDefault="00D55937" w:rsidP="00D55937">
            <w:pPr>
              <w:rPr>
                <w:b/>
                <w:color w:val="FFFFFF" w:themeColor="background1"/>
                <w:sz w:val="16"/>
                <w:szCs w:val="16"/>
              </w:rPr>
            </w:pPr>
            <w:r w:rsidRPr="008D16D5">
              <w:rPr>
                <w:b/>
                <w:color w:val="FFFFFF" w:themeColor="background1"/>
                <w:sz w:val="16"/>
                <w:szCs w:val="16"/>
              </w:rPr>
              <w:t>Gewichtung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1F1234" w:rsidP="009B5D44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Verantwor</w:t>
            </w:r>
            <w:r w:rsidR="00D55937">
              <w:rPr>
                <w:b/>
                <w:color w:val="FFFFFF" w:themeColor="background1"/>
                <w:sz w:val="18"/>
                <w:szCs w:val="18"/>
              </w:rPr>
              <w:t>t</w:t>
            </w:r>
            <w:r w:rsidR="006F2795">
              <w:rPr>
                <w:b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Default="001F1234" w:rsidP="005A65A8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Erl</w:t>
            </w:r>
            <w:r w:rsidR="008D16D5">
              <w:rPr>
                <w:b/>
                <w:color w:val="FFFFFF" w:themeColor="background1"/>
                <w:sz w:val="18"/>
                <w:szCs w:val="18"/>
              </w:rPr>
              <w:t>.-</w:t>
            </w:r>
          </w:p>
          <w:p w:rsidR="005A65A8" w:rsidRPr="005A65A8" w:rsidRDefault="005A65A8" w:rsidP="005A65A8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Datum</w:t>
            </w:r>
          </w:p>
        </w:tc>
        <w:tc>
          <w:tcPr>
            <w:tcW w:w="2410" w:type="dxa"/>
            <w:tcBorders>
              <w:bottom w:val="single" w:sz="8" w:space="0" w:color="FFFFFF"/>
            </w:tcBorders>
            <w:shd w:val="clear" w:color="auto" w:fill="9E9691" w:themeFill="accent6"/>
          </w:tcPr>
          <w:p w:rsidR="00CD7F2E" w:rsidRPr="005A65A8" w:rsidRDefault="001F1234" w:rsidP="009B5D44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5A65A8">
              <w:rPr>
                <w:b/>
                <w:color w:val="FFFFFF" w:themeColor="background1"/>
                <w:sz w:val="18"/>
                <w:szCs w:val="18"/>
              </w:rPr>
              <w:t>Kommentar</w:t>
            </w:r>
          </w:p>
        </w:tc>
      </w:tr>
      <w:tr w:rsidR="00705DE7" w:rsidRPr="00777C30" w:rsidTr="009816F9">
        <w:tc>
          <w:tcPr>
            <w:tcW w:w="284" w:type="dxa"/>
            <w:shd w:val="clear" w:color="auto" w:fill="auto"/>
          </w:tcPr>
          <w:p w:rsidR="00DF3443" w:rsidRPr="008D16D5" w:rsidRDefault="00DF3443" w:rsidP="009B5D44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1C6713" w:rsidP="008D16D5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 xml:space="preserve">Datum </w:t>
            </w:r>
            <w:r w:rsidR="008D16D5">
              <w:rPr>
                <w:color w:val="000000" w:themeColor="text1"/>
                <w:sz w:val="16"/>
                <w:szCs w:val="16"/>
              </w:rPr>
              <w:t>Prüfung</w:t>
            </w:r>
          </w:p>
        </w:tc>
        <w:tc>
          <w:tcPr>
            <w:tcW w:w="2693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Erklärung Schwachstelle</w:t>
            </w:r>
          </w:p>
        </w:tc>
        <w:tc>
          <w:tcPr>
            <w:tcW w:w="2694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Was passiert, wenn Schwachstelle ausgenutzt wird</w:t>
            </w:r>
          </w:p>
        </w:tc>
        <w:tc>
          <w:tcPr>
            <w:tcW w:w="2268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A15FDB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Wie w</w:t>
            </w:r>
            <w:r w:rsidR="00A15FDB" w:rsidRPr="008D16D5">
              <w:rPr>
                <w:color w:val="000000" w:themeColor="text1"/>
                <w:sz w:val="16"/>
                <w:szCs w:val="16"/>
              </w:rPr>
              <w:t>u</w:t>
            </w:r>
            <w:r w:rsidRPr="008D16D5">
              <w:rPr>
                <w:color w:val="000000" w:themeColor="text1"/>
                <w:sz w:val="16"/>
                <w:szCs w:val="16"/>
              </w:rPr>
              <w:t>rd</w:t>
            </w:r>
            <w:r w:rsidR="00A15FDB" w:rsidRPr="008D16D5">
              <w:rPr>
                <w:color w:val="000000" w:themeColor="text1"/>
                <w:sz w:val="16"/>
                <w:szCs w:val="16"/>
              </w:rPr>
              <w:t>e</w:t>
            </w:r>
            <w:r w:rsidRPr="008D16D5">
              <w:rPr>
                <w:color w:val="000000" w:themeColor="text1"/>
                <w:sz w:val="16"/>
                <w:szCs w:val="16"/>
              </w:rPr>
              <w:t xml:space="preserve"> Schwachstelle beseitigt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Gering</w:t>
            </w:r>
            <w:r w:rsidR="00FC40F3" w:rsidRPr="008D16D5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Mittel</w:t>
            </w:r>
            <w:r w:rsidR="00FC40F3" w:rsidRPr="008D16D5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DF3443" w:rsidRPr="008D16D5" w:rsidRDefault="00DF3443" w:rsidP="00FC40F3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Hoch</w:t>
            </w:r>
            <w:r w:rsidR="00FC40F3" w:rsidRPr="008D16D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FC40F3" w:rsidRPr="008D16D5" w:rsidRDefault="00FC40F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Find</w:t>
            </w:r>
            <w:r w:rsidR="008D16D5">
              <w:rPr>
                <w:color w:val="000000" w:themeColor="text1"/>
                <w:sz w:val="16"/>
                <w:szCs w:val="16"/>
              </w:rPr>
              <w:t>ing</w:t>
            </w:r>
          </w:p>
          <w:p w:rsidR="009816F9" w:rsidRPr="008D16D5" w:rsidRDefault="00FC40F3" w:rsidP="00FC40F3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e</w:t>
            </w:r>
            <w:r w:rsidR="00DF3443" w:rsidRPr="008D16D5">
              <w:rPr>
                <w:color w:val="000000" w:themeColor="text1"/>
                <w:sz w:val="16"/>
                <w:szCs w:val="16"/>
              </w:rPr>
              <w:t>rl</w:t>
            </w:r>
            <w:r w:rsidR="008D16D5" w:rsidRPr="008D16D5">
              <w:rPr>
                <w:color w:val="000000" w:themeColor="text1"/>
                <w:sz w:val="16"/>
                <w:szCs w:val="16"/>
              </w:rPr>
              <w:t>edigt</w:t>
            </w:r>
          </w:p>
          <w:p w:rsidR="00DF3443" w:rsidRPr="008D16D5" w:rsidRDefault="00DF3443" w:rsidP="00FC40F3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durch</w:t>
            </w:r>
          </w:p>
        </w:tc>
        <w:tc>
          <w:tcPr>
            <w:tcW w:w="1134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Finding erledigt am</w:t>
            </w:r>
          </w:p>
        </w:tc>
        <w:tc>
          <w:tcPr>
            <w:tcW w:w="2410" w:type="dxa"/>
            <w:tcBorders>
              <w:bottom w:val="single" w:sz="8" w:space="0" w:color="FFFFFF"/>
            </w:tcBorders>
            <w:shd w:val="clear" w:color="auto" w:fill="D8D4D2" w:themeFill="accent6" w:themeFillTint="66"/>
          </w:tcPr>
          <w:p w:rsidR="00DF3443" w:rsidRPr="008D16D5" w:rsidRDefault="00DF3443" w:rsidP="009B5D44">
            <w:pPr>
              <w:rPr>
                <w:color w:val="000000" w:themeColor="text1"/>
                <w:sz w:val="16"/>
                <w:szCs w:val="16"/>
              </w:rPr>
            </w:pPr>
            <w:r w:rsidRPr="008D16D5">
              <w:rPr>
                <w:color w:val="000000" w:themeColor="text1"/>
                <w:sz w:val="16"/>
                <w:szCs w:val="16"/>
              </w:rPr>
              <w:t>Verweis auf Zusatzdokumente</w:t>
            </w:r>
          </w:p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4E2B51" w:rsidRPr="00777C30" w:rsidRDefault="004E2B51" w:rsidP="009B5D44"/>
        </w:tc>
        <w:tc>
          <w:tcPr>
            <w:tcW w:w="709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1134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2693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2694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2268" w:type="dxa"/>
            <w:shd w:val="clear" w:color="auto" w:fill="F2F2F2" w:themeFill="background1" w:themeFillShade="F2"/>
          </w:tcPr>
          <w:p w:rsidR="004E2B51" w:rsidRPr="00FC40F3" w:rsidRDefault="004E2B51" w:rsidP="00A15FDB"/>
        </w:tc>
        <w:tc>
          <w:tcPr>
            <w:tcW w:w="992" w:type="dxa"/>
            <w:shd w:val="clear" w:color="auto" w:fill="F2F2F2" w:themeFill="background1" w:themeFillShade="F2"/>
          </w:tcPr>
          <w:p w:rsidR="004E2B51" w:rsidRPr="009816F9" w:rsidRDefault="004E2B51" w:rsidP="009B5D44"/>
        </w:tc>
        <w:tc>
          <w:tcPr>
            <w:tcW w:w="992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1134" w:type="dxa"/>
            <w:shd w:val="clear" w:color="auto" w:fill="F2F2F2" w:themeFill="background1" w:themeFillShade="F2"/>
          </w:tcPr>
          <w:p w:rsidR="004E2B51" w:rsidRPr="001C6713" w:rsidRDefault="004E2B51" w:rsidP="009B5D44"/>
        </w:tc>
        <w:tc>
          <w:tcPr>
            <w:tcW w:w="2410" w:type="dxa"/>
            <w:shd w:val="clear" w:color="auto" w:fill="F2F2F2" w:themeFill="background1" w:themeFillShade="F2"/>
          </w:tcPr>
          <w:p w:rsidR="004E2B51" w:rsidRPr="001C6713" w:rsidRDefault="004E2B51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5A65A8" w:rsidRPr="00777C30" w:rsidTr="009816F9">
        <w:tc>
          <w:tcPr>
            <w:tcW w:w="284" w:type="dxa"/>
            <w:shd w:val="clear" w:color="auto" w:fill="auto"/>
          </w:tcPr>
          <w:p w:rsidR="005A65A8" w:rsidRPr="00777C30" w:rsidRDefault="005A65A8" w:rsidP="009B5D44"/>
        </w:tc>
        <w:tc>
          <w:tcPr>
            <w:tcW w:w="709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3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694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2268" w:type="dxa"/>
            <w:shd w:val="clear" w:color="auto" w:fill="F2F2F2" w:themeFill="background1" w:themeFillShade="F2"/>
          </w:tcPr>
          <w:p w:rsidR="005A65A8" w:rsidRPr="00FC40F3" w:rsidRDefault="005A65A8" w:rsidP="00A15FDB"/>
        </w:tc>
        <w:tc>
          <w:tcPr>
            <w:tcW w:w="992" w:type="dxa"/>
            <w:shd w:val="clear" w:color="auto" w:fill="F2F2F2" w:themeFill="background1" w:themeFillShade="F2"/>
          </w:tcPr>
          <w:p w:rsidR="005A65A8" w:rsidRPr="009816F9" w:rsidRDefault="005A65A8" w:rsidP="009B5D44"/>
        </w:tc>
        <w:tc>
          <w:tcPr>
            <w:tcW w:w="992" w:type="dxa"/>
            <w:shd w:val="clear" w:color="auto" w:fill="F2F2F2" w:themeFill="background1" w:themeFillShade="F2"/>
          </w:tcPr>
          <w:p w:rsidR="005A65A8" w:rsidRPr="001C6713" w:rsidRDefault="005A65A8" w:rsidP="009B5D44"/>
        </w:tc>
        <w:tc>
          <w:tcPr>
            <w:tcW w:w="1134" w:type="dxa"/>
            <w:shd w:val="clear" w:color="auto" w:fill="F2F2F2" w:themeFill="background1" w:themeFillShade="F2"/>
          </w:tcPr>
          <w:p w:rsidR="005A65A8" w:rsidRDefault="005A65A8" w:rsidP="009B5D44"/>
        </w:tc>
        <w:tc>
          <w:tcPr>
            <w:tcW w:w="2410" w:type="dxa"/>
            <w:shd w:val="clear" w:color="auto" w:fill="F2F2F2" w:themeFill="background1" w:themeFillShade="F2"/>
          </w:tcPr>
          <w:p w:rsidR="005A65A8" w:rsidRPr="001C6713" w:rsidRDefault="005A65A8" w:rsidP="009B5D44"/>
        </w:tc>
      </w:tr>
      <w:tr w:rsidR="008D16D5" w:rsidRPr="00777C30" w:rsidTr="009816F9">
        <w:tc>
          <w:tcPr>
            <w:tcW w:w="284" w:type="dxa"/>
            <w:shd w:val="clear" w:color="auto" w:fill="auto"/>
          </w:tcPr>
          <w:p w:rsidR="008D16D5" w:rsidRPr="00777C30" w:rsidRDefault="008D16D5" w:rsidP="009B5D44"/>
        </w:tc>
        <w:tc>
          <w:tcPr>
            <w:tcW w:w="709" w:type="dxa"/>
            <w:shd w:val="clear" w:color="auto" w:fill="F2F2F2" w:themeFill="background1" w:themeFillShade="F2"/>
          </w:tcPr>
          <w:p w:rsidR="008D16D5" w:rsidRDefault="008D16D5" w:rsidP="009B5D44"/>
        </w:tc>
        <w:tc>
          <w:tcPr>
            <w:tcW w:w="1134" w:type="dxa"/>
            <w:shd w:val="clear" w:color="auto" w:fill="F2F2F2" w:themeFill="background1" w:themeFillShade="F2"/>
          </w:tcPr>
          <w:p w:rsidR="008D16D5" w:rsidRPr="001C6713" w:rsidRDefault="008D16D5" w:rsidP="009B5D44"/>
        </w:tc>
        <w:tc>
          <w:tcPr>
            <w:tcW w:w="2693" w:type="dxa"/>
            <w:shd w:val="clear" w:color="auto" w:fill="F2F2F2" w:themeFill="background1" w:themeFillShade="F2"/>
          </w:tcPr>
          <w:p w:rsidR="008D16D5" w:rsidRPr="001C6713" w:rsidRDefault="008D16D5" w:rsidP="009B5D44"/>
        </w:tc>
        <w:tc>
          <w:tcPr>
            <w:tcW w:w="2694" w:type="dxa"/>
            <w:shd w:val="clear" w:color="auto" w:fill="F2F2F2" w:themeFill="background1" w:themeFillShade="F2"/>
          </w:tcPr>
          <w:p w:rsidR="008D16D5" w:rsidRPr="001C6713" w:rsidRDefault="008D16D5" w:rsidP="009B5D44"/>
        </w:tc>
        <w:tc>
          <w:tcPr>
            <w:tcW w:w="2268" w:type="dxa"/>
            <w:shd w:val="clear" w:color="auto" w:fill="F2F2F2" w:themeFill="background1" w:themeFillShade="F2"/>
          </w:tcPr>
          <w:p w:rsidR="008D16D5" w:rsidRPr="00FC40F3" w:rsidRDefault="008D16D5" w:rsidP="00A15FDB"/>
        </w:tc>
        <w:tc>
          <w:tcPr>
            <w:tcW w:w="992" w:type="dxa"/>
            <w:shd w:val="clear" w:color="auto" w:fill="F2F2F2" w:themeFill="background1" w:themeFillShade="F2"/>
          </w:tcPr>
          <w:p w:rsidR="008D16D5" w:rsidRPr="009816F9" w:rsidRDefault="008D16D5" w:rsidP="009B5D44"/>
        </w:tc>
        <w:tc>
          <w:tcPr>
            <w:tcW w:w="992" w:type="dxa"/>
            <w:shd w:val="clear" w:color="auto" w:fill="F2F2F2" w:themeFill="background1" w:themeFillShade="F2"/>
          </w:tcPr>
          <w:p w:rsidR="008D16D5" w:rsidRPr="001C6713" w:rsidRDefault="008D16D5" w:rsidP="009B5D44"/>
        </w:tc>
        <w:tc>
          <w:tcPr>
            <w:tcW w:w="1134" w:type="dxa"/>
            <w:shd w:val="clear" w:color="auto" w:fill="F2F2F2" w:themeFill="background1" w:themeFillShade="F2"/>
          </w:tcPr>
          <w:p w:rsidR="008D16D5" w:rsidRDefault="008D16D5" w:rsidP="009B5D44"/>
        </w:tc>
        <w:tc>
          <w:tcPr>
            <w:tcW w:w="2410" w:type="dxa"/>
            <w:shd w:val="clear" w:color="auto" w:fill="F2F2F2" w:themeFill="background1" w:themeFillShade="F2"/>
          </w:tcPr>
          <w:p w:rsidR="008D16D5" w:rsidRPr="001C6713" w:rsidRDefault="008D16D5" w:rsidP="009B5D44"/>
        </w:tc>
      </w:tr>
    </w:tbl>
    <w:p w:rsidR="00FC40F3" w:rsidRPr="008D16D5" w:rsidRDefault="00FC40F3" w:rsidP="00FC40F3">
      <w:pPr>
        <w:pStyle w:val="berschrift2"/>
        <w:numPr>
          <w:ilvl w:val="0"/>
          <w:numId w:val="0"/>
        </w:numPr>
        <w:rPr>
          <w:b/>
          <w:sz w:val="16"/>
          <w:szCs w:val="16"/>
        </w:rPr>
      </w:pPr>
      <w:r w:rsidRPr="008D16D5">
        <w:rPr>
          <w:b/>
          <w:sz w:val="16"/>
          <w:szCs w:val="16"/>
        </w:rPr>
        <w:t xml:space="preserve">Definitionen </w:t>
      </w:r>
      <w:r w:rsidR="008D16D5" w:rsidRPr="008D16D5">
        <w:rPr>
          <w:b/>
          <w:sz w:val="16"/>
          <w:szCs w:val="16"/>
        </w:rPr>
        <w:t xml:space="preserve">Gewichtung </w:t>
      </w:r>
      <w:r w:rsidRPr="008D16D5">
        <w:rPr>
          <w:b/>
          <w:sz w:val="16"/>
          <w:szCs w:val="16"/>
        </w:rPr>
        <w:t xml:space="preserve">Findings: </w:t>
      </w:r>
    </w:p>
    <w:p w:rsidR="00FC40F3" w:rsidRPr="00FC40F3" w:rsidRDefault="00FC40F3" w:rsidP="00FC40F3">
      <w:pPr>
        <w:rPr>
          <w:sz w:val="16"/>
          <w:szCs w:val="16"/>
        </w:rPr>
      </w:pPr>
      <w:r w:rsidRPr="00FC40F3">
        <w:rPr>
          <w:sz w:val="16"/>
          <w:szCs w:val="16"/>
        </w:rPr>
        <w:t>Gering:</w:t>
      </w:r>
      <w:r w:rsidRPr="00FC40F3">
        <w:rPr>
          <w:sz w:val="16"/>
          <w:szCs w:val="16"/>
        </w:rPr>
        <w:tab/>
        <w:t>kleine Auswirkungen auf Sicherheit (z.B. Namenskonventionen nicht eingehalten)</w:t>
      </w:r>
    </w:p>
    <w:p w:rsidR="00FC40F3" w:rsidRPr="00FC40F3" w:rsidRDefault="00FC40F3" w:rsidP="00FC40F3">
      <w:pPr>
        <w:rPr>
          <w:sz w:val="16"/>
          <w:szCs w:val="16"/>
        </w:rPr>
      </w:pPr>
      <w:r w:rsidRPr="00FC40F3">
        <w:rPr>
          <w:sz w:val="16"/>
          <w:szCs w:val="16"/>
        </w:rPr>
        <w:t>Mittel:</w:t>
      </w:r>
      <w:r w:rsidRPr="00FC40F3">
        <w:rPr>
          <w:sz w:val="16"/>
          <w:szCs w:val="16"/>
        </w:rPr>
        <w:tab/>
        <w:t>Informationssicherheit beeinträchtigt, (z.B. Benutzer hat falsche Berechtigungen)</w:t>
      </w:r>
    </w:p>
    <w:p w:rsidR="00CD7F2E" w:rsidRPr="00FC40F3" w:rsidRDefault="00FC40F3" w:rsidP="00EA55F6">
      <w:pPr>
        <w:rPr>
          <w:sz w:val="16"/>
          <w:szCs w:val="16"/>
        </w:rPr>
      </w:pPr>
      <w:r w:rsidRPr="00FC40F3">
        <w:rPr>
          <w:sz w:val="16"/>
          <w:szCs w:val="16"/>
        </w:rPr>
        <w:t>Hoch:</w:t>
      </w:r>
      <w:r w:rsidRPr="00FC40F3">
        <w:rPr>
          <w:sz w:val="16"/>
          <w:szCs w:val="16"/>
        </w:rPr>
        <w:tab/>
        <w:t>Informationssicherheit gefährdet (z.B. Datenverlust möglich, Reputationsschaden)</w:t>
      </w:r>
    </w:p>
    <w:p w:rsidR="005A65A8" w:rsidRDefault="005A65A8">
      <w:r>
        <w:br w:type="page"/>
      </w:r>
    </w:p>
    <w:p w:rsidR="00CD7F2E" w:rsidRDefault="00CD7F2E" w:rsidP="00EA55F6"/>
    <w:tbl>
      <w:tblPr>
        <w:tblStyle w:val="Tabellenraster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3686"/>
        <w:gridCol w:w="1701"/>
        <w:gridCol w:w="2529"/>
        <w:gridCol w:w="1156"/>
        <w:gridCol w:w="2410"/>
      </w:tblGrid>
      <w:tr w:rsidR="004C4B41" w:rsidRPr="00E35D01" w:rsidTr="00A45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tcW w:w="284" w:type="dxa"/>
            <w:shd w:val="clear" w:color="auto" w:fill="auto"/>
          </w:tcPr>
          <w:p w:rsidR="004C4B41" w:rsidRPr="00E35D01" w:rsidRDefault="004C4B41" w:rsidP="009B5D44"/>
        </w:tc>
        <w:tc>
          <w:tcPr>
            <w:tcW w:w="15026" w:type="dxa"/>
            <w:gridSpan w:val="6"/>
          </w:tcPr>
          <w:p w:rsidR="004C4B41" w:rsidRPr="00E35D01" w:rsidRDefault="004C4B41" w:rsidP="009B5D44">
            <w:r>
              <w:t>Analyse Findingbericht durch Informationssicherheit</w:t>
            </w:r>
          </w:p>
        </w:tc>
      </w:tr>
      <w:tr w:rsidR="004C4B41" w:rsidRPr="00777C30" w:rsidTr="009816F9">
        <w:tc>
          <w:tcPr>
            <w:tcW w:w="284" w:type="dxa"/>
            <w:shd w:val="clear" w:color="auto" w:fill="auto"/>
          </w:tcPr>
          <w:p w:rsidR="004C4B41" w:rsidRPr="00777C30" w:rsidRDefault="004C4B41" w:rsidP="009B5D44"/>
        </w:tc>
        <w:tc>
          <w:tcPr>
            <w:tcW w:w="3544" w:type="dxa"/>
            <w:shd w:val="clear" w:color="auto" w:fill="9E9691" w:themeFill="accent6"/>
          </w:tcPr>
          <w:p w:rsidR="004C4B41" w:rsidRPr="008D16D5" w:rsidRDefault="004C4B41" w:rsidP="009B5D44">
            <w:pPr>
              <w:ind w:right="0"/>
            </w:pPr>
            <w:r w:rsidRPr="008D16D5">
              <w:rPr>
                <w:color w:val="FFFFFF" w:themeColor="background1"/>
              </w:rPr>
              <w:t>Weitere Massnahmen notwendig?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701" w:type="dxa"/>
            <w:shd w:val="clear" w:color="auto" w:fill="9E9691" w:themeFill="accent6"/>
          </w:tcPr>
          <w:p w:rsidR="004C4B41" w:rsidRPr="008D16D5" w:rsidRDefault="004C4B41" w:rsidP="009B5D44">
            <w:pPr>
              <w:ind w:right="0"/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Auftrag an</w:t>
            </w:r>
          </w:p>
        </w:tc>
        <w:tc>
          <w:tcPr>
            <w:tcW w:w="2529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156" w:type="dxa"/>
            <w:shd w:val="clear" w:color="auto" w:fill="9E9691" w:themeFill="accent6"/>
          </w:tcPr>
          <w:p w:rsidR="004C4B41" w:rsidRPr="008D16D5" w:rsidRDefault="004C4B41" w:rsidP="005A65A8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Erl</w:t>
            </w:r>
            <w:r w:rsidR="005A65A8" w:rsidRPr="008D16D5">
              <w:rPr>
                <w:color w:val="FFFFFF" w:themeColor="background1"/>
              </w:rPr>
              <w:t>.-</w:t>
            </w:r>
          </w:p>
          <w:p w:rsidR="005A65A8" w:rsidRPr="008D16D5" w:rsidRDefault="005A65A8" w:rsidP="005A65A8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Datum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4C4B41" w:rsidRPr="00777C30" w:rsidRDefault="004C4B41" w:rsidP="009B5D44"/>
        </w:tc>
      </w:tr>
      <w:tr w:rsidR="004C4B41" w:rsidRPr="00777C30" w:rsidTr="009816F9">
        <w:tc>
          <w:tcPr>
            <w:tcW w:w="284" w:type="dxa"/>
            <w:shd w:val="clear" w:color="auto" w:fill="auto"/>
          </w:tcPr>
          <w:p w:rsidR="004C4B41" w:rsidRPr="00E35D01" w:rsidRDefault="004C4B41" w:rsidP="009B5D44">
            <w:pPr>
              <w:rPr>
                <w:b/>
                <w:color w:val="FFFFFF" w:themeColor="background1"/>
              </w:rPr>
            </w:pPr>
          </w:p>
        </w:tc>
        <w:tc>
          <w:tcPr>
            <w:tcW w:w="3544" w:type="dxa"/>
            <w:shd w:val="clear" w:color="auto" w:fill="9E9691" w:themeFill="accent6"/>
          </w:tcPr>
          <w:p w:rsidR="004C4B41" w:rsidRPr="008D16D5" w:rsidRDefault="004C4B41" w:rsidP="004C4B41">
            <w:r w:rsidRPr="008D16D5">
              <w:rPr>
                <w:color w:val="FFFFFF" w:themeColor="background1"/>
              </w:rPr>
              <w:t>Anpassung Hilfsmittel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701" w:type="dxa"/>
            <w:shd w:val="clear" w:color="auto" w:fill="9E9691" w:themeFill="accent6"/>
          </w:tcPr>
          <w:p w:rsidR="004C4B41" w:rsidRPr="008D16D5" w:rsidRDefault="004C4B41" w:rsidP="009B5D44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Auftrag an</w:t>
            </w:r>
          </w:p>
        </w:tc>
        <w:tc>
          <w:tcPr>
            <w:tcW w:w="2529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156" w:type="dxa"/>
            <w:shd w:val="clear" w:color="auto" w:fill="9E9691" w:themeFill="accent6"/>
          </w:tcPr>
          <w:p w:rsidR="008D16D5" w:rsidRPr="008D16D5" w:rsidRDefault="008D16D5" w:rsidP="008D16D5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Erl.-</w:t>
            </w:r>
          </w:p>
          <w:p w:rsidR="004C4B41" w:rsidRPr="008D16D5" w:rsidRDefault="008D16D5" w:rsidP="008D16D5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Datum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4C4B41" w:rsidRPr="00777C30" w:rsidRDefault="004C4B41" w:rsidP="009B5D44"/>
        </w:tc>
      </w:tr>
      <w:tr w:rsidR="004C4B41" w:rsidRPr="00777C30" w:rsidTr="009816F9">
        <w:tc>
          <w:tcPr>
            <w:tcW w:w="284" w:type="dxa"/>
            <w:shd w:val="clear" w:color="auto" w:fill="auto"/>
          </w:tcPr>
          <w:p w:rsidR="004C4B41" w:rsidRPr="00E35D01" w:rsidRDefault="004C4B41" w:rsidP="009B5D44">
            <w:pPr>
              <w:rPr>
                <w:b/>
              </w:rPr>
            </w:pPr>
          </w:p>
        </w:tc>
        <w:tc>
          <w:tcPr>
            <w:tcW w:w="3544" w:type="dxa"/>
            <w:shd w:val="clear" w:color="auto" w:fill="9E9691" w:themeFill="accent6"/>
          </w:tcPr>
          <w:p w:rsidR="004C4B41" w:rsidRPr="008D16D5" w:rsidRDefault="004C4B41" w:rsidP="009B5D44">
            <w:r w:rsidRPr="008D16D5">
              <w:rPr>
                <w:color w:val="FFFFFF" w:themeColor="background1"/>
              </w:rPr>
              <w:t>Ergebnis in Ass</w:t>
            </w:r>
            <w:r w:rsidR="003B6A2B" w:rsidRPr="008D16D5">
              <w:rPr>
                <w:color w:val="FFFFFF" w:themeColor="background1"/>
              </w:rPr>
              <w:t>ess</w:t>
            </w:r>
            <w:r w:rsidRPr="008D16D5">
              <w:rPr>
                <w:color w:val="FFFFFF" w:themeColor="background1"/>
              </w:rPr>
              <w:t>mentplan konsolidiert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701" w:type="dxa"/>
            <w:shd w:val="clear" w:color="auto" w:fill="9E9691" w:themeFill="accent6"/>
          </w:tcPr>
          <w:p w:rsidR="004C4B41" w:rsidRPr="008D16D5" w:rsidRDefault="003B6A2B" w:rsidP="009B5D44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durch</w:t>
            </w:r>
          </w:p>
        </w:tc>
        <w:tc>
          <w:tcPr>
            <w:tcW w:w="2529" w:type="dxa"/>
            <w:shd w:val="clear" w:color="auto" w:fill="F2F2F2" w:themeFill="background1" w:themeFillShade="F2"/>
          </w:tcPr>
          <w:p w:rsidR="004C4B41" w:rsidRPr="008D16D5" w:rsidRDefault="004C4B41" w:rsidP="009B5D44"/>
        </w:tc>
        <w:tc>
          <w:tcPr>
            <w:tcW w:w="1156" w:type="dxa"/>
            <w:shd w:val="clear" w:color="auto" w:fill="9E9691" w:themeFill="accent6"/>
          </w:tcPr>
          <w:p w:rsidR="008D16D5" w:rsidRPr="008D16D5" w:rsidRDefault="008D16D5" w:rsidP="008D16D5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Erl.-</w:t>
            </w:r>
          </w:p>
          <w:p w:rsidR="004C4B41" w:rsidRPr="008D16D5" w:rsidRDefault="008D16D5" w:rsidP="008D16D5">
            <w:pPr>
              <w:rPr>
                <w:color w:val="FFFFFF" w:themeColor="background1"/>
              </w:rPr>
            </w:pPr>
            <w:r w:rsidRPr="008D16D5">
              <w:rPr>
                <w:color w:val="FFFFFF" w:themeColor="background1"/>
              </w:rPr>
              <w:t>Datum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4C4B41" w:rsidRPr="00777C30" w:rsidRDefault="004C4B41" w:rsidP="009B5D44"/>
        </w:tc>
      </w:tr>
    </w:tbl>
    <w:p w:rsidR="00CD7F2E" w:rsidRPr="00EA55F6" w:rsidRDefault="00CD7F2E" w:rsidP="00EA55F6"/>
    <w:p w:rsidR="000F1135" w:rsidRDefault="000F1135" w:rsidP="002B5587"/>
    <w:sectPr w:rsidR="000F1135" w:rsidSect="00CD7F2E">
      <w:footerReference w:type="default" r:id="rId11"/>
      <w:footerReference w:type="first" r:id="rId12"/>
      <w:pgSz w:w="16838" w:h="11906" w:orient="landscape" w:code="9"/>
      <w:pgMar w:top="851" w:right="680" w:bottom="454" w:left="1134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9B7" w:rsidRDefault="006869B7">
      <w:r>
        <w:separator/>
      </w:r>
    </w:p>
  </w:endnote>
  <w:endnote w:type="continuationSeparator" w:id="0">
    <w:p w:rsidR="006869B7" w:rsidRDefault="0068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9B7" w:rsidRPr="001271D6" w:rsidRDefault="006869B7" w:rsidP="00442D14">
    <w:pPr>
      <w:pStyle w:val="Fusszeile1"/>
      <w:tabs>
        <w:tab w:val="clear" w:pos="5103"/>
        <w:tab w:val="clear" w:pos="10065"/>
      </w:tabs>
      <w:rPr>
        <w:color w:val="auto"/>
        <w:szCs w:val="2"/>
      </w:rPr>
    </w:pPr>
  </w:p>
  <w:p w:rsidR="006869B7" w:rsidRPr="00442D14" w:rsidRDefault="006869B7" w:rsidP="00442D14">
    <w:pPr>
      <w:pStyle w:val="FuturaBook8ptbold"/>
    </w:pPr>
    <w:r>
      <w:rPr>
        <w:noProof/>
        <w:lang w:val="de-C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B80D70D" wp14:editId="58C6CE89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margin">
                    <wp14:pctPosVOffset>103300</wp14:pctPosVOffset>
                  </wp:positionV>
                </mc:Choice>
                <mc:Fallback>
                  <wp:positionV relativeFrom="page">
                    <wp:posOffset>7493635</wp:posOffset>
                  </wp:positionV>
                </mc:Fallback>
              </mc:AlternateContent>
              <wp:extent cx="575945" cy="306070"/>
              <wp:effectExtent l="0" t="0" r="0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5945" cy="3060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69B7" w:rsidRPr="00123DDA" w:rsidRDefault="006869B7" w:rsidP="00123DDA">
                          <w:pPr>
                            <w:pStyle w:val="FuturaBook85pt"/>
                            <w:jc w:val="right"/>
                            <w:rPr>
                              <w:lang w:val="de-DE"/>
                            </w:rPr>
                          </w:pPr>
                          <w:r w:rsidRPr="00123DDA">
                            <w:rPr>
                              <w:lang w:val="de-DE"/>
                            </w:rPr>
                            <w:fldChar w:fldCharType="begin"/>
                          </w:r>
                          <w:r w:rsidRPr="00123DDA">
                            <w:rPr>
                              <w:lang w:val="de-DE"/>
                            </w:rPr>
                            <w:instrText xml:space="preserve"> PAGE  \* Arabic  \* MERGEFORMAT </w:instrText>
                          </w:r>
                          <w:r w:rsidRPr="00123DDA">
                            <w:rPr>
                              <w:lang w:val="de-DE"/>
                            </w:rPr>
                            <w:fldChar w:fldCharType="separate"/>
                          </w:r>
                          <w:r w:rsidR="009851D3">
                            <w:rPr>
                              <w:noProof/>
                              <w:lang w:val="de-DE"/>
                            </w:rPr>
                            <w:t>2</w:t>
                          </w:r>
                          <w:r w:rsidRPr="00123DDA">
                            <w:rPr>
                              <w:lang w:val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5.85pt;margin-top:0;width:45.35pt;height:24.1pt;z-index:251667456;visibility:visible;mso-wrap-style:square;mso-width-percent:0;mso-height-percent:0;mso-top-percent:1033;mso-wrap-distance-left:9pt;mso-wrap-distance-top:0;mso-wrap-distance-right:9pt;mso-wrap-distance-bottom:0;mso-position-horizontal:right;mso-position-horizontal-relative:margin;mso-position-vertical-relative:margin;mso-width-percent:0;mso-height-percent:0;mso-top-percent:103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" fillcolor="white [3201]" stroked="f" strokeweight=".5pt">
              <v:path arrowok="t"/>
              <v:textbox inset=",,0,0">
                <w:txbxContent>
                  <w:p w:rsidR="006869B7" w:rsidRPr="00123DDA" w:rsidRDefault="006869B7" w:rsidP="00123DDA">
                    <w:pPr>
                      <w:pStyle w:val="FuturaBook85pt"/>
                      <w:jc w:val="right"/>
                      <w:rPr>
                        <w:lang w:val="de-DE"/>
                      </w:rPr>
                    </w:pPr>
                    <w:r w:rsidRPr="00123DDA">
                      <w:rPr>
                        <w:lang w:val="de-DE"/>
                      </w:rPr>
                      <w:fldChar w:fldCharType="begin"/>
                    </w:r>
                    <w:r w:rsidRPr="00123DDA">
                      <w:rPr>
                        <w:lang w:val="de-DE"/>
                      </w:rPr>
                      <w:instrText xml:space="preserve"> PAGE  \* Arabic  \* MERGEFORMAT </w:instrText>
                    </w:r>
                    <w:r w:rsidRPr="00123DDA">
                      <w:rPr>
                        <w:lang w:val="de-DE"/>
                      </w:rPr>
                      <w:fldChar w:fldCharType="separate"/>
                    </w:r>
                    <w:r w:rsidR="009851D3">
                      <w:rPr>
                        <w:noProof/>
                        <w:lang w:val="de-DE"/>
                      </w:rPr>
                      <w:t>2</w:t>
                    </w:r>
                    <w:r w:rsidRPr="00123DDA">
                      <w:rPr>
                        <w:lang w:val="de-DE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t>Auftrag, Findingbericht und Analyse Assessment</w:t>
    </w:r>
    <w:r w:rsidRPr="00442D14">
      <w:tab/>
    </w:r>
  </w:p>
  <w:p w:rsidR="006869B7" w:rsidRPr="001271D6" w:rsidRDefault="006869B7" w:rsidP="00BE0595">
    <w:pPr>
      <w:pStyle w:val="FuturaBook85pt"/>
    </w:pPr>
    <w:r>
      <w:t>Informationssicherheit</w:t>
    </w:r>
  </w:p>
  <w:p w:rsidR="006869B7" w:rsidRDefault="006869B7">
    <w:pPr>
      <w:pStyle w:val="Fuzeile"/>
    </w:pPr>
    <w:r>
      <w:t>2015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9B7" w:rsidRPr="00774DC1" w:rsidRDefault="006869B7" w:rsidP="009B5D44">
    <w:pPr>
      <w:pStyle w:val="Fusszeile1"/>
      <w:rPr>
        <w:color w:val="auto"/>
        <w:szCs w:val="2"/>
      </w:rPr>
    </w:pPr>
  </w:p>
  <w:p w:rsidR="006869B7" w:rsidRPr="003F52F6" w:rsidRDefault="006869B7" w:rsidP="009B5D44">
    <w:pPr>
      <w:pStyle w:val="Fuzeile"/>
      <w:jc w:val="right"/>
      <w:rPr>
        <w:sz w:val="2"/>
      </w:rPr>
    </w:pP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9AEDE0" wp14:editId="78A4A4CE">
              <wp:simplePos x="0" y="0"/>
              <wp:positionH relativeFrom="column">
                <wp:posOffset>-83185</wp:posOffset>
              </wp:positionH>
              <wp:positionV relativeFrom="paragraph">
                <wp:posOffset>-3175</wp:posOffset>
              </wp:positionV>
              <wp:extent cx="1857375" cy="4762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7375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69B7" w:rsidRPr="00774DC1" w:rsidRDefault="006869B7" w:rsidP="009B5D44">
                          <w:pPr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</w:pP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begin"/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instrText xml:space="preserve"> DATE  \@ "d. MMMM yyyy"  \* MERGEFORMAT </w:instrTex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9851D3">
                            <w:rPr>
                              <w:noProof/>
                              <w:color w:val="1A1A1A" w:themeColor="background1" w:themeShade="1A"/>
                              <w:sz w:val="17"/>
                              <w:szCs w:val="17"/>
                            </w:rPr>
                            <w:t>29. Mai 2015</w: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-6.55pt;margin-top:-.25pt;width:146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" filled="f" stroked="f" strokeweight=".5pt">
              <v:path arrowok="t"/>
              <v:textbox>
                <w:txbxContent>
                  <w:p w:rsidR="006869B7" w:rsidRPr="00774DC1" w:rsidRDefault="006869B7" w:rsidP="009B5D44">
                    <w:pPr>
                      <w:rPr>
                        <w:color w:val="1A1A1A" w:themeColor="background1" w:themeShade="1A"/>
                        <w:sz w:val="17"/>
                        <w:szCs w:val="17"/>
                      </w:rPr>
                    </w:pP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begin"/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instrText xml:space="preserve"> DATE  \@ "d. MMMM yyyy"  \* MERGEFORMAT </w:instrTex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separate"/>
                    </w:r>
                    <w:r w:rsidR="009851D3">
                      <w:rPr>
                        <w:noProof/>
                        <w:color w:val="1A1A1A" w:themeColor="background1" w:themeShade="1A"/>
                        <w:sz w:val="17"/>
                        <w:szCs w:val="17"/>
                      </w:rPr>
                      <w:t>29. Mai 2015</w: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536B65" wp14:editId="1E4BE593">
              <wp:simplePos x="0" y="0"/>
              <wp:positionH relativeFrom="column">
                <wp:posOffset>345440</wp:posOffset>
              </wp:positionH>
              <wp:positionV relativeFrom="paragraph">
                <wp:posOffset>3124835</wp:posOffset>
              </wp:positionV>
              <wp:extent cx="1752600" cy="342900"/>
              <wp:effectExtent l="0" t="0" r="19050" b="1905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2600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69B7" w:rsidRPr="00AB64E3" w:rsidRDefault="006869B7" w:rsidP="009B5D44">
                          <w:pPr>
                            <w:rPr>
                              <w:sz w:val="17"/>
                              <w:szCs w:val="17"/>
                              <w:lang w:val="de-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left:0;text-align:left;margin-left:27.2pt;margin-top:246.05pt;width:13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" fillcolor="white [3201]" strokeweight=".5pt">
              <v:path arrowok="t"/>
              <v:textbox>
                <w:txbxContent>
                  <w:p w:rsidR="006869B7" w:rsidRPr="00AB64E3" w:rsidRDefault="006869B7" w:rsidP="009B5D44">
                    <w:pPr>
                      <w:rPr>
                        <w:sz w:val="17"/>
                        <w:szCs w:val="17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0B2F0BF" wp14:editId="4BCAC001">
          <wp:extent cx="1324610" cy="287153"/>
          <wp:effectExtent l="0" t="0" r="8890" b="0"/>
          <wp:docPr id="11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KB_Logo_rgb_Factsheet_8mm_h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610" cy="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69B7" w:rsidRDefault="006869B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9B7" w:rsidRDefault="006869B7">
      <w:r>
        <w:separator/>
      </w:r>
    </w:p>
  </w:footnote>
  <w:footnote w:type="continuationSeparator" w:id="0">
    <w:p w:rsidR="006869B7" w:rsidRDefault="00686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IdMacAtCleanup w:val="9"/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728873205"/>
  </wne:recipientData>
  <wne:recipientData>
    <wne:active wne:val="1"/>
    <wne:hash wne:val="-938150682"/>
  </wne:recipientData>
  <wne:recipientData>
    <wne:active wne:val="1"/>
    <wne:hash wne:val="1322588388"/>
  </wne:recipientData>
  <wne:recipientData>
    <wne:active wne:val="1"/>
    <wne:hash wne:val="-1147473256"/>
  </wne:recipientData>
  <wne:recipientData>
    <wne:active wne:val="1"/>
    <wne:hash wne:val="226792418"/>
  </wne:recipientData>
  <wne:recipientData>
    <wne:active wne:val="1"/>
    <wne:hash wne:val="1868609447"/>
  </wne:recipientData>
  <wne:recipientData>
    <wne:active wne:val="1"/>
    <wne:hash wne:val="7445077"/>
  </wne:recipientData>
  <wne:recipientData>
    <wne:active wne:val="1"/>
    <wne:hash wne:val="22449319"/>
  </wne:recipientData>
  <wne:recipientData>
    <wne:active wne:val="1"/>
    <wne:hash wne:val="-302653990"/>
  </wne:recipientData>
  <wne:recipientData>
    <wne:active wne:val="1"/>
    <wne:hash wne:val="1495917958"/>
  </wne:recipientData>
  <wne:recipientData>
    <wne:active wne:val="1"/>
    <wne:hash wne:val="780211341"/>
  </wne:recipientData>
  <wne:recipientData>
    <wne:active wne:val="1"/>
    <wne:hash wne:val="870388526"/>
  </wne:recipientData>
  <wne:recipientData>
    <wne:active wne:val="1"/>
    <wne:hash wne:val="1386079497"/>
  </wne:recipientData>
  <wne:recipientData>
    <wne:active wne:val="1"/>
    <wne:hash wne:val="-872633838"/>
  </wne:recipientData>
  <wne:recipientData>
    <wne:active wne:val="1"/>
    <wne:hash wne:val="-209146520"/>
  </wne:recipientData>
  <wne:recipientData>
    <wne:active wne:val="1"/>
    <wne:hash wne:val="817413729"/>
  </wne:recipientData>
  <wne:recipientData>
    <wne:active wne:val="1"/>
    <wne:hash wne:val="-161627026"/>
  </wne:recipientData>
  <wne:recipientData>
    <wne:active wne:val="1"/>
    <wne:hash wne:val="1830851974"/>
  </wne:recipientData>
  <wne:recipientData>
    <wne:active wne:val="1"/>
    <wne:hash wne:val="-1756178229"/>
  </wne:recipientData>
  <wne:recipientData>
    <wne:active wne:val="1"/>
    <wne:hash wne:val="1368698744"/>
  </wne:recipientData>
  <wne:recipientData>
    <wne:active wne:val="1"/>
    <wne:hash wne:val="-2014446347"/>
  </wne:recipientData>
  <wne:recipientData>
    <wne:active wne:val="1"/>
    <wne:hash wne:val="983500899"/>
  </wne:recipientData>
  <wne:recipientData>
    <wne:active wne:val="1"/>
    <wne:hash wne:val="572975462"/>
  </wne:recipientData>
  <wne:recipientData>
    <wne:active wne:val="1"/>
    <wne:hash wne:val="-912355507"/>
  </wne:recipientData>
  <wne:recipientData>
    <wne:active wne:val="1"/>
    <wne:hash wne:val="1025710883"/>
  </wne:recipientData>
  <wne:recipientData>
    <wne:active wne:val="1"/>
    <wne:hash wne:val="1340428011"/>
  </wne:recipientData>
  <wne:recipientData>
    <wne:active wne:val="1"/>
    <wne:hash wne:val="-301784567"/>
  </wne:recipientData>
  <wne:recipientData>
    <wne:active wne:val="1"/>
    <wne:hash wne:val="-869995759"/>
  </wne:recipientData>
  <wne:recipientData>
    <wne:active wne:val="1"/>
    <wne:hash wne:val="-2146301316"/>
  </wne:recipientData>
  <wne:recipientData>
    <wne:active wne:val="1"/>
    <wne:hash wne:val="1570936055"/>
  </wne:recipientData>
  <wne:recipientData>
    <wne:active wne:val="1"/>
    <wne:hash wne:val="789798331"/>
  </wne:recipientData>
  <wne:recipientData>
    <wne:active wne:val="1"/>
    <wne:hash wne:val="-755526557"/>
  </wne:recipientData>
  <wne:recipientData>
    <wne:active wne:val="1"/>
    <wne:hash wne:val="983465142"/>
  </wne:recipientData>
  <wne:recipientData>
    <wne:active wne:val="1"/>
    <wne:hash wne:val="-359440612"/>
  </wne:recipientData>
  <wne:recipientData>
    <wne:active wne:val="1"/>
    <wne:hash wne:val="1889430941"/>
  </wne:recipientData>
  <wne:recipientData>
    <wne:active wne:val="1"/>
    <wne:hash wne:val="1073631841"/>
  </wne:recipientData>
  <wne:recipientData>
    <wne:active wne:val="1"/>
    <wne:hash wne:val="1395906367"/>
  </wne:recipientData>
  <wne:recipientData>
    <wne:active wne:val="1"/>
    <wne:hash wne:val="506580395"/>
  </wne:recipientData>
  <wne:recipientData>
    <wne:active wne:val="1"/>
    <wne:hash wne:val="500094270"/>
  </wne:recipientData>
  <wne:recipientData>
    <wne:active wne:val="1"/>
    <wne:hash wne:val="-1760993148"/>
  </wne:recipientData>
  <wne:recipientData>
    <wne:active wne:val="1"/>
    <wne:hash wne:val="1778343475"/>
  </wne:recipientData>
  <wne:recipientData>
    <wne:active wne:val="1"/>
    <wne:hash wne:val="-31813426"/>
  </wne:recipientData>
  <wne:recipientData>
    <wne:active wne:val="1"/>
    <wne:hash wne:val="-2050816105"/>
  </wne:recipientData>
  <wne:recipientData>
    <wne:active wne:val="1"/>
    <wne:hash wne:val="-445928440"/>
  </wne:recipientData>
  <wne:recipientData>
    <wne:active wne:val="1"/>
    <wne:hash wne:val="-1890830443"/>
  </wne:recipientData>
  <wne:recipientData>
    <wne:active wne:val="1"/>
    <wne:hash wne:val="1748908551"/>
  </wne:recipientData>
  <wne:recipientData>
    <wne:active wne:val="1"/>
    <wne:hash wne:val="1696109003"/>
  </wne:recipientData>
  <wne:recipientData>
    <wne:active wne:val="1"/>
    <wne:hash wne:val="1876265960"/>
  </wne:recipientData>
  <wne:recipientData>
    <wne:active wne:val="1"/>
    <wne:hash wne:val="-263255613"/>
  </wne:recipientData>
  <wne:recipientData>
    <wne:active wne:val="1"/>
    <wne:hash wne:val="1609738729"/>
  </wne:recipientData>
  <wne:recipientData>
    <wne:active wne:val="1"/>
    <wne:hash wne:val="392642370"/>
  </wne:recipientData>
  <wne:recipientData>
    <wne:active wne:val="1"/>
    <wne:hash wne:val="246896615"/>
  </wne:recipientData>
  <wne:recipientData>
    <wne:active wne:val="1"/>
    <wne:hash wne:val="2021701052"/>
  </wne:recipientData>
  <wne:recipientData>
    <wne:active wne:val="1"/>
    <wne:hash wne:val="-28190542"/>
  </wne:recipientData>
  <wne:recipientData>
    <wne:active wne:val="1"/>
    <wne:hash wne:val="-2046021940"/>
  </wne:recipientData>
  <wne:recipientData>
    <wne:active wne:val="1"/>
    <wne:hash wne:val="385785579"/>
  </wne:recipientData>
  <wne:recipientData>
    <wne:active wne:val="1"/>
    <wne:hash wne:val="-1245953263"/>
  </wne:recipientData>
  <wne:recipientData>
    <wne:active wne:val="1"/>
    <wne:hash wne:val="-2134379925"/>
  </wne:recipientData>
  <wne:recipientData>
    <wne:active wne:val="1"/>
    <wne:hash wne:val="-462372639"/>
  </wne:recipientData>
  <wne:recipientData>
    <wne:active wne:val="1"/>
    <wne:hash wne:val="-429440769"/>
  </wne:recipientData>
  <wne:recipientData>
    <wne:active wne:val="1"/>
    <wne:hash wne:val="-739584027"/>
  </wne:recipientData>
  <wne:recipientData>
    <wne:active wne:val="1"/>
    <wne:hash wne:val="-1289564939"/>
  </wne:recipientData>
  <wne:recipientData>
    <wne:active wne:val="1"/>
    <wne:hash wne:val="-1137941009"/>
  </wne:recipientData>
  <wne:recipientData>
    <wne:active wne:val="1"/>
    <wne:hash wne:val="-40105388"/>
  </wne:recipientData>
  <wne:recipientData>
    <wne:active wne:val="1"/>
    <wne:hash wne:val="1531392760"/>
  </wne:recipientData>
  <wne:recipientData>
    <wne:active wne:val="1"/>
    <wne:hash wne:val="-680511887"/>
  </wne:recipientData>
  <wne:recipientData>
    <wne:active wne:val="1"/>
    <wne:hash wne:val="-874171708"/>
  </wne:recipientData>
  <wne:recipientData>
    <wne:active wne:val="1"/>
    <wne:hash wne:val="1581757604"/>
  </wne:recipientData>
  <wne:recipientData>
    <wne:active wne:val="1"/>
    <wne:hash wne:val="1940929547"/>
  </wne:recipientData>
  <wne:recipientData>
    <wne:active wne:val="1"/>
    <wne:hash wne:val="-1288476818"/>
  </wne:recipientData>
  <wne:recipientData>
    <wne:active wne:val="1"/>
    <wne:hash wne:val="-1649832427"/>
  </wne:recipientData>
  <wne:recipientData>
    <wne:active wne:val="1"/>
    <wne:hash wne:val="1597445882"/>
  </wne:recipientData>
  <wne:recipientData>
    <wne:active wne:val="1"/>
    <wne:hash wne:val="442861004"/>
  </wne:recipientData>
  <wne:recipientData>
    <wne:active wne:val="1"/>
    <wne:hash wne:val="751464545"/>
  </wne:recipientData>
  <wne:recipientData>
    <wne:active wne:val="1"/>
    <wne:hash wne:val="26731443"/>
  </wne:recipientData>
  <wne:recipientData>
    <wne:active wne:val="1"/>
    <wne:hash wne:val="-435559020"/>
  </wne:recipientData>
  <wne:recipientData>
    <wne:active wne:val="1"/>
    <wne:hash wne:val="2043835418"/>
  </wne:recipientData>
  <wne:recipientData>
    <wne:active wne:val="1"/>
    <wne:hash wne:val="-1201436658"/>
  </wne:recipientData>
  <wne:recipientData>
    <wne:active wne:val="1"/>
    <wne:hash wne:val="-1081849061"/>
  </wne:recipientData>
  <wne:recipientData>
    <wne:active wne:val="1"/>
    <wne:hash wne:val="878045705"/>
  </wne:recipientData>
  <wne:recipientData>
    <wne:active wne:val="1"/>
    <wne:hash wne:val="2067291086"/>
  </wne:recipientData>
  <wne:recipientData>
    <wne:active wne:val="1"/>
    <wne:hash wne:val="163951715"/>
  </wne:recipientData>
  <wne:recipientData>
    <wne:active wne:val="1"/>
    <wne:hash wne:val="394363091"/>
  </wne:recipientData>
  <wne:recipientData>
    <wne:active wne:val="1"/>
    <wne:hash wne:val="-1929481526"/>
  </wne:recipientData>
  <wne:recipientData>
    <wne:active wne:val="1"/>
    <wne:hash wne:val="1623073194"/>
  </wne:recipientData>
  <wne:recipientData>
    <wne:active wne:val="1"/>
    <wne:hash wne:val="-135490683"/>
  </wne:recipientData>
  <wne:recipientData>
    <wne:active wne:val="1"/>
    <wne:hash wne:val="1795528169"/>
  </wne:recipientData>
  <wne:recipientData>
    <wne:active wne:val="1"/>
    <wne:hash wne:val="-1776554597"/>
  </wne:recipientData>
  <wne:recipientData>
    <wne:active wne:val="1"/>
    <wne:hash wne:val="-739093255"/>
  </wne:recipientData>
  <wne:recipientData>
    <wne:active wne:val="1"/>
    <wne:hash wne:val="-1027550068"/>
  </wne:recipientData>
  <wne:recipientData>
    <wne:active wne:val="1"/>
    <wne:hash wne:val="-1891830765"/>
  </wne:recipientData>
  <wne:recipientData>
    <wne:active wne:val="1"/>
    <wne:hash wne:val="-38420438"/>
  </wne:recipientData>
  <wne:recipientData>
    <wne:active wne:val="1"/>
    <wne:hash wne:val="-1080803928"/>
  </wne:recipientData>
  <wne:recipientData>
    <wne:active wne:val="1"/>
    <wne:hash wne:val="-2110711959"/>
  </wne:recipientData>
  <wne:recipientData>
    <wne:active wne:val="1"/>
    <wne:hash wne:val="-393156949"/>
  </wne:recipientData>
  <wne:recipientData>
    <wne:active wne:val="1"/>
    <wne:hash wne:val="1354299237"/>
  </wne:recipientData>
  <wne:recipientData>
    <wne:active wne:val="1"/>
    <wne:hash wne:val="1775795036"/>
  </wne:recipientData>
  <wne:recipientData>
    <wne:active wne:val="1"/>
    <wne:hash wne:val="1732371354"/>
  </wne:recipientData>
  <wne:recipientData>
    <wne:active wne:val="1"/>
    <wne:hash wne:val="-1308054052"/>
  </wne:recipientData>
  <wne:recipientData>
    <wne:active wne:val="1"/>
    <wne:hash wne:val="-1357170256"/>
  </wne:recipientData>
  <wne:recipientData>
    <wne:active wne:val="1"/>
    <wne:hash wne:val="952543281"/>
  </wne:recipientData>
  <wne:recipientData>
    <wne:active wne:val="1"/>
    <wne:hash wne:val="943284099"/>
  </wne:recipientData>
  <wne:recipientData>
    <wne:active wne:val="1"/>
    <wne:hash wne:val="581651235"/>
  </wne:recipientData>
  <wne:recipientData>
    <wne:active wne:val="1"/>
    <wne:hash wne:val="1154724762"/>
  </wne:recipientData>
  <wne:recipientData>
    <wne:active wne:val="1"/>
    <wne:hash wne:val="-17670493"/>
  </wne:recipientData>
  <wne:recipientData>
    <wne:active wne:val="1"/>
    <wne:hash wne:val="-725910057"/>
  </wne:recipientData>
  <wne:recipientData>
    <wne:active wne:val="1"/>
    <wne:hash wne:val="-409325098"/>
  </wne:recipientData>
  <wne:recipientData>
    <wne:active wne:val="1"/>
    <wne:hash wne:val="3360658"/>
  </wne:recipientData>
  <wne:recipientData>
    <wne:active wne:val="1"/>
    <wne:hash wne:val="-1213303636"/>
  </wne:recipientData>
  <wne:recipientData>
    <wne:active wne:val="1"/>
    <wne:hash wne:val="1729889040"/>
  </wne:recipientData>
  <wne:recipientData>
    <wne:active wne:val="1"/>
    <wne:hash wne:val="-97780781"/>
  </wne:recipientData>
  <wne:recipientData>
    <wne:active wne:val="1"/>
    <wne:hash wne:val="1579413052"/>
  </wne:recipientData>
  <wne:recipientData>
    <wne:active wne:val="1"/>
    <wne:hash wne:val="970033184"/>
  </wne:recipientData>
  <wne:recipientData>
    <wne:active wne:val="1"/>
    <wne:hash wne:val="-1893715273"/>
  </wne:recipientData>
  <wne:recipientData>
    <wne:active wne:val="1"/>
    <wne:hash wne:val="647033768"/>
  </wne:recipientData>
  <wne:recipientData>
    <wne:active wne:val="1"/>
    <wne:hash wne:val="-607539"/>
  </wne:recipientData>
  <wne:recipientData>
    <wne:active wne:val="1"/>
    <wne:hash wne:val="1636989393"/>
  </wne:recipientData>
  <wne:recipientData>
    <wne:active wne:val="1"/>
    <wne:hash wne:val="1116782622"/>
  </wne:recipientData>
  <wne:recipientData>
    <wne:active wne:val="1"/>
    <wne:hash wne:val="1707918116"/>
  </wne:recipientData>
  <wne:recipientData>
    <wne:active wne:val="1"/>
    <wne:hash wne:val="-59735449"/>
  </wne:recipientData>
  <wne:recipientData>
    <wne:active wne:val="1"/>
    <wne:hash wne:val="113391995"/>
  </wne:recipientData>
  <wne:recipientData>
    <wne:active wne:val="1"/>
    <wne:hash wne:val="1373086776"/>
  </wne:recipientData>
  <wne:recipientData>
    <wne:active wne:val="1"/>
    <wne:hash wne:val="473068432"/>
  </wne:recipientData>
  <wne:recipientData>
    <wne:active wne:val="1"/>
    <wne:hash wne:val="-1766002159"/>
  </wne:recipientData>
  <wne:recipientData>
    <wne:active wne:val="1"/>
    <wne:hash wne:val="1671031402"/>
  </wne:recipientData>
  <wne:recipientData>
    <wne:active wne:val="1"/>
    <wne:hash wne:val="1343829978"/>
  </wne:recipientData>
  <wne:recipientData>
    <wne:active wne:val="1"/>
    <wne:hash wne:val="488314803"/>
  </wne:recipientData>
  <wne:recipientData>
    <wne:active wne:val="1"/>
    <wne:hash wne:val="-1775628599"/>
  </wne:recipientData>
  <wne:recipientData>
    <wne:active wne:val="1"/>
    <wne:hash wne:val="-1167945096"/>
  </wne:recipientData>
  <wne:recipientData>
    <wne:active wne:val="1"/>
    <wne:hash wne:val="91733625"/>
  </wne:recipientData>
  <wne:recipientData>
    <wne:active wne:val="1"/>
    <wne:hash wne:val="-1308937389"/>
  </wne:recipientData>
  <wne:recipientData>
    <wne:active wne:val="1"/>
    <wne:hash wne:val="-1187502819"/>
  </wne:recipientData>
  <wne:recipientData>
    <wne:active wne:val="1"/>
    <wne:hash wne:val="2054650640"/>
  </wne:recipientData>
  <wne:recipientData>
    <wne:active wne:val="1"/>
    <wne:hash wne:val="-1964993588"/>
  </wne:recipientData>
  <wne:recipientData>
    <wne:active wne:val="1"/>
    <wne:hash wne:val="664926464"/>
  </wne:recipientData>
  <wne:recipientData>
    <wne:active wne:val="1"/>
    <wne:hash wne:val="-1742967904"/>
  </wne:recipientData>
  <wne:recipientData>
    <wne:active wne:val="1"/>
    <wne:hash wne:val="-1817822974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mailMerge>
    <w:mainDocumentType w:val="formLetters"/>
    <w:linkToQuery/>
    <w:dataType w:val="native"/>
    <w:connectString w:val="Provider=Microsoft.ACE.OLEDB.12.0;User ID=Admin;Data Source=P:\PS\IT\Mgt_System\02_Hilfsmittel\03_ISi\Assessment_Informationssicherheit\Assessmentpla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Assessmentplan$`  WHERE `Verantwortliche_Abteilung / Funktion für Kontrolle` = 'ISi'"/>
    <w:dataSource r:id="rId1"/>
    <w:viewMergedData/>
    <w:odso>
      <w:udl w:val="Provider=Microsoft.ACE.OLEDB.12.0;User ID=Admin;Data Source=P:\PS\IT\Mgt_System\02_Hilfsmittel\03_ISi\Assessment_Informationssicherheit\Assessmentpla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Assessmentplan$"/>
      <w:src r:id="rId2"/>
      <w:colDelim w:val="9"/>
      <w:type w:val="database"/>
      <w:fHdr/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fieldMapData>
        <w:lid w:val="de-CH"/>
      </w:fieldMapData>
      <w:recipientData r:id="rId3"/>
    </w:odso>
  </w:mailMerge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9406F4"/>
    <w:rsid w:val="0000203E"/>
    <w:rsid w:val="000067C6"/>
    <w:rsid w:val="00006DF4"/>
    <w:rsid w:val="00020580"/>
    <w:rsid w:val="00025D51"/>
    <w:rsid w:val="00027274"/>
    <w:rsid w:val="00027698"/>
    <w:rsid w:val="00034117"/>
    <w:rsid w:val="000361DC"/>
    <w:rsid w:val="00060A4F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3CFF"/>
    <w:rsid w:val="000C6941"/>
    <w:rsid w:val="000D460A"/>
    <w:rsid w:val="000D5393"/>
    <w:rsid w:val="000E2E67"/>
    <w:rsid w:val="000E4277"/>
    <w:rsid w:val="000F0224"/>
    <w:rsid w:val="000F1135"/>
    <w:rsid w:val="000F421E"/>
    <w:rsid w:val="000F5014"/>
    <w:rsid w:val="000F6EA7"/>
    <w:rsid w:val="00113696"/>
    <w:rsid w:val="00114603"/>
    <w:rsid w:val="00122418"/>
    <w:rsid w:val="00123DDA"/>
    <w:rsid w:val="00127D24"/>
    <w:rsid w:val="0013628D"/>
    <w:rsid w:val="00140FC4"/>
    <w:rsid w:val="0014132C"/>
    <w:rsid w:val="00147572"/>
    <w:rsid w:val="001515DB"/>
    <w:rsid w:val="00157084"/>
    <w:rsid w:val="00161879"/>
    <w:rsid w:val="00162AAF"/>
    <w:rsid w:val="001658D8"/>
    <w:rsid w:val="00170E61"/>
    <w:rsid w:val="00174705"/>
    <w:rsid w:val="001867A2"/>
    <w:rsid w:val="00194510"/>
    <w:rsid w:val="001C6713"/>
    <w:rsid w:val="001D743C"/>
    <w:rsid w:val="001E35FF"/>
    <w:rsid w:val="001E54D0"/>
    <w:rsid w:val="001E7415"/>
    <w:rsid w:val="001F1234"/>
    <w:rsid w:val="00201C1E"/>
    <w:rsid w:val="0022037E"/>
    <w:rsid w:val="00220864"/>
    <w:rsid w:val="00221CAC"/>
    <w:rsid w:val="00223D43"/>
    <w:rsid w:val="00223F18"/>
    <w:rsid w:val="002332BC"/>
    <w:rsid w:val="00235306"/>
    <w:rsid w:val="0023797A"/>
    <w:rsid w:val="002474EF"/>
    <w:rsid w:val="002534F2"/>
    <w:rsid w:val="002625EF"/>
    <w:rsid w:val="00281D45"/>
    <w:rsid w:val="00285734"/>
    <w:rsid w:val="002873B7"/>
    <w:rsid w:val="002960F6"/>
    <w:rsid w:val="002A21CD"/>
    <w:rsid w:val="002A51DB"/>
    <w:rsid w:val="002B5587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205E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864ED"/>
    <w:rsid w:val="0039328C"/>
    <w:rsid w:val="003953D7"/>
    <w:rsid w:val="003A01B7"/>
    <w:rsid w:val="003A038D"/>
    <w:rsid w:val="003A16CD"/>
    <w:rsid w:val="003B4872"/>
    <w:rsid w:val="003B6A2B"/>
    <w:rsid w:val="003C0B95"/>
    <w:rsid w:val="003C386C"/>
    <w:rsid w:val="003D5062"/>
    <w:rsid w:val="003E5AA7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2CE3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B70E7"/>
    <w:rsid w:val="004B7531"/>
    <w:rsid w:val="004B7DC8"/>
    <w:rsid w:val="004C2AAB"/>
    <w:rsid w:val="004C4B41"/>
    <w:rsid w:val="004E2751"/>
    <w:rsid w:val="004E2B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A65A8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0726"/>
    <w:rsid w:val="005F4B90"/>
    <w:rsid w:val="006024B9"/>
    <w:rsid w:val="00620DFD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869B7"/>
    <w:rsid w:val="00691A1F"/>
    <w:rsid w:val="00691F1A"/>
    <w:rsid w:val="006B2BC9"/>
    <w:rsid w:val="006B3581"/>
    <w:rsid w:val="006C48E4"/>
    <w:rsid w:val="006F2795"/>
    <w:rsid w:val="00705DE7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77C30"/>
    <w:rsid w:val="00786BCB"/>
    <w:rsid w:val="00793F10"/>
    <w:rsid w:val="007A291D"/>
    <w:rsid w:val="007A558D"/>
    <w:rsid w:val="007B2CAA"/>
    <w:rsid w:val="007B7DE3"/>
    <w:rsid w:val="007D3C3E"/>
    <w:rsid w:val="007E7983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35A87"/>
    <w:rsid w:val="008434FD"/>
    <w:rsid w:val="008634A5"/>
    <w:rsid w:val="00871081"/>
    <w:rsid w:val="0087347F"/>
    <w:rsid w:val="00873AF5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16D5"/>
    <w:rsid w:val="008D4D5B"/>
    <w:rsid w:val="008E346B"/>
    <w:rsid w:val="008F3905"/>
    <w:rsid w:val="009001B9"/>
    <w:rsid w:val="00904323"/>
    <w:rsid w:val="00912586"/>
    <w:rsid w:val="00913522"/>
    <w:rsid w:val="0091744A"/>
    <w:rsid w:val="0092609F"/>
    <w:rsid w:val="00931E03"/>
    <w:rsid w:val="009327B6"/>
    <w:rsid w:val="009406F4"/>
    <w:rsid w:val="00946B0A"/>
    <w:rsid w:val="00947E5A"/>
    <w:rsid w:val="00951E77"/>
    <w:rsid w:val="00952171"/>
    <w:rsid w:val="00954246"/>
    <w:rsid w:val="00957878"/>
    <w:rsid w:val="00967073"/>
    <w:rsid w:val="009778CB"/>
    <w:rsid w:val="00977906"/>
    <w:rsid w:val="009816F9"/>
    <w:rsid w:val="009851D3"/>
    <w:rsid w:val="009853AC"/>
    <w:rsid w:val="00986D8E"/>
    <w:rsid w:val="0099186F"/>
    <w:rsid w:val="0099193D"/>
    <w:rsid w:val="0099767D"/>
    <w:rsid w:val="009A08D9"/>
    <w:rsid w:val="009B16F0"/>
    <w:rsid w:val="009B5D44"/>
    <w:rsid w:val="009B77B4"/>
    <w:rsid w:val="009E5733"/>
    <w:rsid w:val="009F5FC2"/>
    <w:rsid w:val="00A002B9"/>
    <w:rsid w:val="00A06FC9"/>
    <w:rsid w:val="00A15FDB"/>
    <w:rsid w:val="00A454E5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6226"/>
    <w:rsid w:val="00B42A57"/>
    <w:rsid w:val="00B467C0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97E9A"/>
    <w:rsid w:val="00BA2FED"/>
    <w:rsid w:val="00BB0951"/>
    <w:rsid w:val="00BB17D0"/>
    <w:rsid w:val="00BD1E3D"/>
    <w:rsid w:val="00BD1EA9"/>
    <w:rsid w:val="00BE0595"/>
    <w:rsid w:val="00BE1A92"/>
    <w:rsid w:val="00BF032F"/>
    <w:rsid w:val="00BF0DA0"/>
    <w:rsid w:val="00C00D52"/>
    <w:rsid w:val="00C040ED"/>
    <w:rsid w:val="00C15778"/>
    <w:rsid w:val="00C211AA"/>
    <w:rsid w:val="00C21496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C126D"/>
    <w:rsid w:val="00CC173D"/>
    <w:rsid w:val="00CC3B62"/>
    <w:rsid w:val="00CD1F58"/>
    <w:rsid w:val="00CD7F2E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733"/>
    <w:rsid w:val="00D428B3"/>
    <w:rsid w:val="00D5562B"/>
    <w:rsid w:val="00D55937"/>
    <w:rsid w:val="00D616D0"/>
    <w:rsid w:val="00D7037F"/>
    <w:rsid w:val="00DA1C22"/>
    <w:rsid w:val="00DB57FD"/>
    <w:rsid w:val="00DD1A18"/>
    <w:rsid w:val="00DD7E69"/>
    <w:rsid w:val="00DE1938"/>
    <w:rsid w:val="00DE67E5"/>
    <w:rsid w:val="00DF2719"/>
    <w:rsid w:val="00DF3443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32F2C"/>
    <w:rsid w:val="00E35D01"/>
    <w:rsid w:val="00E44248"/>
    <w:rsid w:val="00E47C95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A55F6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40F3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777C30"/>
  </w:style>
  <w:style w:type="paragraph" w:styleId="berschrift1">
    <w:name w:val="heading 1"/>
    <w:basedOn w:val="Standard"/>
    <w:next w:val="Standard"/>
    <w:qFormat/>
    <w:rsid w:val="00777C30"/>
    <w:pPr>
      <w:numPr>
        <w:numId w:val="35"/>
      </w:numPr>
      <w:tabs>
        <w:tab w:val="left" w:pos="227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77C30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77C30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777C30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777C30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777C30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777C30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777C30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777C30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777C30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777C30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777C30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777C30"/>
    <w:rPr>
      <w:sz w:val="17"/>
    </w:rPr>
  </w:style>
  <w:style w:type="paragraph" w:customStyle="1" w:styleId="Aufzhlung14-34">
    <w:name w:val="Aufzählung 1/4 - 3/4"/>
    <w:basedOn w:val="Standard"/>
    <w:rsid w:val="00777C30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777C30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777C30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777C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77C30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777C30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777C30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777C30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777C30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777C30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77C30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777C30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777C30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777C30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777C30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777C30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777C30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777C30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777C30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777C30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777C30"/>
    <w:rPr>
      <w:bCs/>
    </w:rPr>
  </w:style>
  <w:style w:type="paragraph" w:customStyle="1" w:styleId="Blindzeile">
    <w:name w:val="Blindzeile"/>
    <w:basedOn w:val="Standard"/>
    <w:link w:val="BlindzeileZchn"/>
    <w:qFormat/>
    <w:rsid w:val="00777C30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777C30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777C3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777C30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DF3443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777C30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777C30"/>
    <w:pPr>
      <w:numPr>
        <w:numId w:val="39"/>
      </w:numPr>
    </w:pPr>
  </w:style>
  <w:style w:type="paragraph" w:customStyle="1" w:styleId="TKBAufzhlungeinger2">
    <w:name w:val="TKB_Aufzählung_einger.2"/>
    <w:basedOn w:val="TKBAufzhlungeinger1"/>
    <w:rsid w:val="00777C30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777C30"/>
    <w:pPr>
      <w:contextualSpacing/>
    </w:pPr>
  </w:style>
  <w:style w:type="numbering" w:customStyle="1" w:styleId="Formatvorlage1">
    <w:name w:val="Formatvorlage 1"/>
    <w:uiPriority w:val="99"/>
    <w:rsid w:val="00777C30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777C30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777C30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777C30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777C30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777C30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777C30"/>
  </w:style>
  <w:style w:type="character" w:customStyle="1" w:styleId="Formatvorlage1Zchn">
    <w:name w:val="Formatvorlage1 Zchn"/>
    <w:basedOn w:val="Absatz-Standardschriftart"/>
    <w:link w:val="Formatvorlage10"/>
    <w:rsid w:val="00777C30"/>
  </w:style>
  <w:style w:type="paragraph" w:customStyle="1" w:styleId="Aufzhlung">
    <w:name w:val="Aufzählung"/>
    <w:basedOn w:val="Standard"/>
    <w:qFormat/>
    <w:rsid w:val="00777C30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777C30"/>
    <w:pPr>
      <w:numPr>
        <w:numId w:val="37"/>
      </w:numPr>
    </w:pPr>
  </w:style>
  <w:style w:type="paragraph" w:customStyle="1" w:styleId="Hyphens">
    <w:name w:val="Hyphens"/>
    <w:basedOn w:val="Standard"/>
    <w:rsid w:val="00777C30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777C30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777C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77C3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777C30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777C30"/>
    <w:rPr>
      <w:sz w:val="17"/>
    </w:rPr>
  </w:style>
  <w:style w:type="table" w:styleId="MittleresRaster1">
    <w:name w:val="Medium Grid 1"/>
    <w:basedOn w:val="NormaleTabelle"/>
    <w:uiPriority w:val="67"/>
    <w:semiHidden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777C3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777C3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777C3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777C3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777C3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777C3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777C3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777C3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777C3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777C3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777C3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777C3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777C3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777C3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777C3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777C3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777C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777C3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777C3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777C3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777C3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777C3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777C3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777C3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777C3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777C30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777C30"/>
  </w:style>
  <w:style w:type="table" w:styleId="TabelleProfessionell">
    <w:name w:val="Table Professional"/>
    <w:basedOn w:val="NormaleTabelle"/>
    <w:semiHidden/>
    <w:locked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777C3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777C3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777C3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777C3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777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777C3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777C3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777C3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777C30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777C30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777C30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777C30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777C30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777C30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777C30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777C30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777C30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777C30"/>
    <w:pPr>
      <w:spacing w:line="240" w:lineRule="auto"/>
    </w:pPr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777C30"/>
  </w:style>
  <w:style w:type="paragraph" w:styleId="berschrift1">
    <w:name w:val="heading 1"/>
    <w:basedOn w:val="Standard"/>
    <w:next w:val="Standard"/>
    <w:qFormat/>
    <w:rsid w:val="00777C30"/>
    <w:pPr>
      <w:numPr>
        <w:numId w:val="35"/>
      </w:numPr>
      <w:tabs>
        <w:tab w:val="left" w:pos="227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77C30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77C30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777C30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777C30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777C30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777C30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777C30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777C30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777C30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777C30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777C30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777C30"/>
    <w:rPr>
      <w:sz w:val="17"/>
    </w:rPr>
  </w:style>
  <w:style w:type="paragraph" w:customStyle="1" w:styleId="Aufzhlung14-34">
    <w:name w:val="Aufzählung 1/4 - 3/4"/>
    <w:basedOn w:val="Standard"/>
    <w:rsid w:val="00777C30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777C30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777C30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777C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77C30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777C30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777C30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777C30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777C30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777C30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77C30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777C30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777C30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777C30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777C30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777C30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777C30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777C30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777C30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777C30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777C30"/>
    <w:rPr>
      <w:bCs/>
    </w:rPr>
  </w:style>
  <w:style w:type="paragraph" w:customStyle="1" w:styleId="Blindzeile">
    <w:name w:val="Blindzeile"/>
    <w:basedOn w:val="Standard"/>
    <w:link w:val="BlindzeileZchn"/>
    <w:qFormat/>
    <w:rsid w:val="00777C30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777C30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777C3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777C30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DF3443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777C30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777C30"/>
    <w:pPr>
      <w:numPr>
        <w:numId w:val="39"/>
      </w:numPr>
    </w:pPr>
  </w:style>
  <w:style w:type="paragraph" w:customStyle="1" w:styleId="TKBAufzhlungeinger2">
    <w:name w:val="TKB_Aufzählung_einger.2"/>
    <w:basedOn w:val="TKBAufzhlungeinger1"/>
    <w:rsid w:val="00777C30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777C30"/>
    <w:pPr>
      <w:contextualSpacing/>
    </w:pPr>
  </w:style>
  <w:style w:type="numbering" w:customStyle="1" w:styleId="Formatvorlage1">
    <w:name w:val="Formatvorlage 1"/>
    <w:uiPriority w:val="99"/>
    <w:rsid w:val="00777C30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777C30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777C30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777C30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777C30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777C30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777C30"/>
  </w:style>
  <w:style w:type="character" w:customStyle="1" w:styleId="Formatvorlage1Zchn">
    <w:name w:val="Formatvorlage1 Zchn"/>
    <w:basedOn w:val="Absatz-Standardschriftart"/>
    <w:link w:val="Formatvorlage10"/>
    <w:rsid w:val="00777C30"/>
  </w:style>
  <w:style w:type="paragraph" w:customStyle="1" w:styleId="Aufzhlung">
    <w:name w:val="Aufzählung"/>
    <w:basedOn w:val="Standard"/>
    <w:qFormat/>
    <w:rsid w:val="00777C30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777C30"/>
    <w:pPr>
      <w:numPr>
        <w:numId w:val="37"/>
      </w:numPr>
    </w:pPr>
  </w:style>
  <w:style w:type="paragraph" w:customStyle="1" w:styleId="Hyphens">
    <w:name w:val="Hyphens"/>
    <w:basedOn w:val="Standard"/>
    <w:rsid w:val="00777C30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777C30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777C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77C3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777C30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777C30"/>
    <w:rPr>
      <w:sz w:val="17"/>
    </w:rPr>
  </w:style>
  <w:style w:type="table" w:styleId="MittleresRaster1">
    <w:name w:val="Medium Grid 1"/>
    <w:basedOn w:val="NormaleTabelle"/>
    <w:uiPriority w:val="67"/>
    <w:semiHidden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777C3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777C3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777C3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777C3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777C3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777C3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777C3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777C3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777C3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777C3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777C3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777C3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777C3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777C3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777C3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777C3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777C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777C3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777C3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777C3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777C3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777C3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777C3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777C3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777C3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777C3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777C30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777C30"/>
  </w:style>
  <w:style w:type="table" w:styleId="TabelleProfessionell">
    <w:name w:val="Table Professional"/>
    <w:basedOn w:val="NormaleTabelle"/>
    <w:semiHidden/>
    <w:locked/>
    <w:rsid w:val="00777C3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777C3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777C3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777C3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777C3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777C3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777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777C3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777C3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777C3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777C30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777C30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777C30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777C30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777C30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777C30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777C30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777C3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777C3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777C3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777C30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777C30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777C30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777C30"/>
    <w:pPr>
      <w:spacing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ntranet.tgcorp.ch/Regelungen/Weisungen/Informatik/Informationssicherheit.htm?exJiw6ZmWlIQp7DDk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ranet.tgcorp.ch/Regelungen/Weisungen/Informatik/Informationssicherheit.htm?eVF5zgn4Zexls4PxJR1" TargetMode="Externa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P:\PS\IT\Mgt_System\02_Hilfsmittel\03_ISi\Assessment_Informationssicherheit\Assessmentplan.xlsx" TargetMode="External"/><Relationship Id="rId1" Type="http://schemas.openxmlformats.org/officeDocument/2006/relationships/mailMergeSource" Target="file:///P:\PS\IT\Mgt_System\02_Hilfsmittel\03_ISi\Assessment_Informationssicherheit\Assessmentplan.xls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7B3AB1346D14E7E87F2310AC94B0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660E0-E337-4DAD-994B-4AEC2C3D8392}"/>
      </w:docPartPr>
      <w:docPartBody>
        <w:p w:rsidR="002070E1" w:rsidRDefault="00054B8A" w:rsidP="00054B8A">
          <w:pPr>
            <w:pStyle w:val="97B3AB1346D14E7E87F2310AC94B0195"/>
          </w:pPr>
          <w:r w:rsidRPr="000940A8">
            <w:rPr>
              <w:rStyle w:val="Platzhalt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54B8A"/>
    <w:rsid w:val="00054B8A"/>
    <w:rsid w:val="002070E1"/>
    <w:rsid w:val="002C6395"/>
    <w:rsid w:val="00704508"/>
    <w:rsid w:val="00A2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C639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3252"/>
    <w:rPr>
      <w:color w:val="808080"/>
    </w:rPr>
  </w:style>
  <w:style w:type="paragraph" w:customStyle="1" w:styleId="97B3AB1346D14E7E87F2310AC94B0195">
    <w:name w:val="97B3AB1346D14E7E87F2310AC94B0195"/>
    <w:rsid w:val="00054B8A"/>
  </w:style>
  <w:style w:type="paragraph" w:customStyle="1" w:styleId="80D14169F4EA493AA8E0C12194454495">
    <w:name w:val="80D14169F4EA493AA8E0C12194454495"/>
    <w:rsid w:val="00A23252"/>
    <w:rPr>
      <w:lang w:val="de-CH" w:eastAsia="de-CH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3E739-E3C3-4233-9593-C572B4BA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E2768BA.dotm</Template>
  <TotalTime>0</TotalTime>
  <Pages>3</Pages>
  <Words>179</Words>
  <Characters>2287</Characters>
  <Application>Microsoft Office Word</Application>
  <DocSecurity>0</DocSecurity>
  <Lines>19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Normal</vt:lpstr>
      <vt:lpstr>Normal</vt:lpstr>
    </vt:vector>
  </TitlesOfParts>
  <Company>MIO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Schai Elisabeth (TKB)</dc:creator>
  <cp:lastModifiedBy>Schai Elisabeth (TKB)</cp:lastModifiedBy>
  <cp:revision>2</cp:revision>
  <cp:lastPrinted>2015-05-29T13:30:00Z</cp:lastPrinted>
  <dcterms:created xsi:type="dcterms:W3CDTF">2015-05-29T14:34:00Z</dcterms:created>
  <dcterms:modified xsi:type="dcterms:W3CDTF">2015-05-29T14:34:00Z</dcterms:modified>
</cp:coreProperties>
</file>