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31" w:rsidRDefault="00F36731" w:rsidP="00F36731">
      <w:pPr>
        <w:pStyle w:val="TitelDokument"/>
      </w:pPr>
      <w:r>
        <w:t xml:space="preserve">BeA </w:t>
      </w:r>
    </w:p>
    <w:p w:rsidR="00F36731" w:rsidRPr="00F36731" w:rsidRDefault="00BE36DB" w:rsidP="00F36731">
      <w:pPr>
        <w:pStyle w:val="UntertitelExtern"/>
      </w:pPr>
      <w:r>
        <w:t>Personal</w:t>
      </w:r>
    </w:p>
    <w:p w:rsidR="00F36731" w:rsidRDefault="00BE36DB" w:rsidP="00BD0B45">
      <w:r>
        <w:rPr>
          <w:noProof/>
        </w:rPr>
        <w:drawing>
          <wp:inline distT="0" distB="0" distL="0" distR="0" wp14:anchorId="3A73DE22" wp14:editId="64D68E71">
            <wp:extent cx="5972810" cy="3733165"/>
            <wp:effectExtent l="0" t="0" r="889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73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6DB" w:rsidRDefault="00BE36DB" w:rsidP="00BD0B45"/>
    <w:p w:rsidR="00BE36DB" w:rsidRDefault="00BE36DB" w:rsidP="00BD0B45">
      <w:r>
        <w:t>Beschreibung kann geändert werden. Fehlermeldung. BeA schliesst.</w:t>
      </w:r>
    </w:p>
    <w:p w:rsidR="00BE36DB" w:rsidRDefault="00BE36DB" w:rsidP="00BD0B45"/>
    <w:p w:rsidR="00BE36DB" w:rsidRDefault="00A726C4" w:rsidP="00BD0B45">
      <w:r>
        <w:rPr>
          <w:noProof/>
        </w:rPr>
        <w:drawing>
          <wp:inline distT="0" distB="0" distL="0" distR="0" wp14:anchorId="5926DE46" wp14:editId="1C43E4AE">
            <wp:extent cx="5972810" cy="3861435"/>
            <wp:effectExtent l="0" t="0" r="8890" b="571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6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6C4" w:rsidRDefault="00A726C4" w:rsidP="00BD0B45">
      <w:r>
        <w:t>Berechtigung kann zugeteilt werden.</w:t>
      </w:r>
    </w:p>
    <w:p w:rsidR="00F13BAF" w:rsidRDefault="00F13BAF" w:rsidP="00BD0B45"/>
    <w:p w:rsidR="00F13BAF" w:rsidRDefault="00F13BAF" w:rsidP="00BD0B45">
      <w:r>
        <w:rPr>
          <w:noProof/>
        </w:rPr>
        <w:lastRenderedPageBreak/>
        <w:drawing>
          <wp:inline distT="0" distB="0" distL="0" distR="0" wp14:anchorId="55D7968A" wp14:editId="4AB715B5">
            <wp:extent cx="3704762" cy="216190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04762" cy="2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AF" w:rsidRDefault="00F13BAF" w:rsidP="00BD0B45">
      <w:pPr>
        <w:rPr>
          <w:noProof/>
        </w:rPr>
      </w:pPr>
    </w:p>
    <w:p w:rsidR="00F13BAF" w:rsidRDefault="00F13BAF" w:rsidP="00BD0B45">
      <w:r>
        <w:rPr>
          <w:noProof/>
        </w:rPr>
        <w:drawing>
          <wp:inline distT="0" distB="0" distL="0" distR="0" wp14:anchorId="1189E1B2" wp14:editId="3E94900C">
            <wp:extent cx="4447619" cy="1638095"/>
            <wp:effectExtent l="0" t="0" r="0" b="63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AF" w:rsidRDefault="00F13BAF" w:rsidP="00BD0B45"/>
    <w:p w:rsidR="00F13BAF" w:rsidRDefault="00F13BAF" w:rsidP="00BD0B45">
      <w:r>
        <w:t>Datensätze können gelöscht werden (Funktion ist nicht immer aktiv, bei Erst-Einstieg festgestellt)</w:t>
      </w:r>
    </w:p>
    <w:p w:rsidR="00E546B4" w:rsidRDefault="00E546B4" w:rsidP="00BD0B45"/>
    <w:p w:rsidR="00E546B4" w:rsidRDefault="00E546B4" w:rsidP="00BD0B45"/>
    <w:p w:rsidR="00E546B4" w:rsidRDefault="00E546B4" w:rsidP="00BD0B45">
      <w:r>
        <w:t>&gt;&gt; Tests nicht fortgeführt</w:t>
      </w:r>
    </w:p>
    <w:p w:rsidR="00E546B4" w:rsidRDefault="00E546B4" w:rsidP="00BD0B45">
      <w:bookmarkStart w:id="0" w:name="_GoBack"/>
      <w:bookmarkEnd w:id="0"/>
    </w:p>
    <w:p w:rsidR="00F13BAF" w:rsidRDefault="00F13BAF" w:rsidP="00BD0B45"/>
    <w:p w:rsidR="00F13BAF" w:rsidRDefault="00F13BAF" w:rsidP="00BD0B45"/>
    <w:p w:rsidR="00F13BAF" w:rsidRDefault="00F13BAF"/>
    <w:sectPr w:rsidR="00F13BAF" w:rsidSect="004871F6">
      <w:footerReference w:type="first" r:id="rId13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31" w:rsidRDefault="00F36731">
      <w:r>
        <w:separator/>
      </w:r>
    </w:p>
  </w:endnote>
  <w:endnote w:type="continuationSeparator" w:id="0">
    <w:p w:rsidR="00F36731" w:rsidRDefault="00F3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DA" w:rsidRDefault="00123D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31" w:rsidRDefault="00F36731">
      <w:r>
        <w:separator/>
      </w:r>
    </w:p>
  </w:footnote>
  <w:footnote w:type="continuationSeparator" w:id="0">
    <w:p w:rsidR="00F36731" w:rsidRDefault="00F3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5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8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17"/>
  </w:num>
  <w:num w:numId="9">
    <w:abstractNumId w:val="15"/>
  </w:num>
  <w:num w:numId="10">
    <w:abstractNumId w:val="1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8"/>
  </w:num>
  <w:num w:numId="37">
    <w:abstractNumId w:val="17"/>
  </w:num>
  <w:num w:numId="38">
    <w:abstractNumId w:val="14"/>
  </w:num>
  <w:num w:numId="39">
    <w:abstractNumId w:val="19"/>
  </w:num>
  <w:num w:numId="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F36731"/>
    <w:rsid w:val="0000203E"/>
    <w:rsid w:val="00006DF4"/>
    <w:rsid w:val="00020580"/>
    <w:rsid w:val="00025D51"/>
    <w:rsid w:val="00027274"/>
    <w:rsid w:val="00027698"/>
    <w:rsid w:val="00034117"/>
    <w:rsid w:val="00060A4F"/>
    <w:rsid w:val="00061649"/>
    <w:rsid w:val="00065376"/>
    <w:rsid w:val="00077E59"/>
    <w:rsid w:val="000829F1"/>
    <w:rsid w:val="000902D9"/>
    <w:rsid w:val="00095CF5"/>
    <w:rsid w:val="00096670"/>
    <w:rsid w:val="000A2F64"/>
    <w:rsid w:val="000B267F"/>
    <w:rsid w:val="000B5944"/>
    <w:rsid w:val="000C15F7"/>
    <w:rsid w:val="000C3CFF"/>
    <w:rsid w:val="000C6941"/>
    <w:rsid w:val="000D460A"/>
    <w:rsid w:val="000D5393"/>
    <w:rsid w:val="000E2E67"/>
    <w:rsid w:val="000E4277"/>
    <w:rsid w:val="000F1135"/>
    <w:rsid w:val="000F421E"/>
    <w:rsid w:val="000F5014"/>
    <w:rsid w:val="000F6EA7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1882"/>
    <w:rsid w:val="00162AAF"/>
    <w:rsid w:val="001658D8"/>
    <w:rsid w:val="00170E61"/>
    <w:rsid w:val="00174705"/>
    <w:rsid w:val="001867A2"/>
    <w:rsid w:val="00194510"/>
    <w:rsid w:val="001D743C"/>
    <w:rsid w:val="001E54D0"/>
    <w:rsid w:val="001E7415"/>
    <w:rsid w:val="00201C1E"/>
    <w:rsid w:val="0022037E"/>
    <w:rsid w:val="00221CAC"/>
    <w:rsid w:val="00223D43"/>
    <w:rsid w:val="00223F18"/>
    <w:rsid w:val="002332BC"/>
    <w:rsid w:val="00235306"/>
    <w:rsid w:val="0023797A"/>
    <w:rsid w:val="002534F2"/>
    <w:rsid w:val="002625EF"/>
    <w:rsid w:val="00281D45"/>
    <w:rsid w:val="00285734"/>
    <w:rsid w:val="002873B7"/>
    <w:rsid w:val="002960F6"/>
    <w:rsid w:val="002A21CD"/>
    <w:rsid w:val="002A51DB"/>
    <w:rsid w:val="002B2836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9328C"/>
    <w:rsid w:val="003953D7"/>
    <w:rsid w:val="003A01B7"/>
    <w:rsid w:val="003A038D"/>
    <w:rsid w:val="003A16CD"/>
    <w:rsid w:val="003A1C81"/>
    <w:rsid w:val="003B4872"/>
    <w:rsid w:val="003C0B95"/>
    <w:rsid w:val="003C386C"/>
    <w:rsid w:val="003F3215"/>
    <w:rsid w:val="003F52F6"/>
    <w:rsid w:val="003F63D4"/>
    <w:rsid w:val="003F76B4"/>
    <w:rsid w:val="004039B1"/>
    <w:rsid w:val="00417D08"/>
    <w:rsid w:val="00422E33"/>
    <w:rsid w:val="00423A6D"/>
    <w:rsid w:val="004271FB"/>
    <w:rsid w:val="004273F3"/>
    <w:rsid w:val="00436757"/>
    <w:rsid w:val="00442D14"/>
    <w:rsid w:val="00465F75"/>
    <w:rsid w:val="0046752B"/>
    <w:rsid w:val="00475A1D"/>
    <w:rsid w:val="00486C68"/>
    <w:rsid w:val="004871F6"/>
    <w:rsid w:val="004927D7"/>
    <w:rsid w:val="00497BFE"/>
    <w:rsid w:val="00497FBE"/>
    <w:rsid w:val="004A6E39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55ECB"/>
    <w:rsid w:val="00562B7E"/>
    <w:rsid w:val="005672A1"/>
    <w:rsid w:val="0057739E"/>
    <w:rsid w:val="0058111C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17F1"/>
    <w:rsid w:val="005E1B1D"/>
    <w:rsid w:val="005E2A38"/>
    <w:rsid w:val="005F4B90"/>
    <w:rsid w:val="006024B9"/>
    <w:rsid w:val="00620DFD"/>
    <w:rsid w:val="006231EF"/>
    <w:rsid w:val="00642E45"/>
    <w:rsid w:val="006465BE"/>
    <w:rsid w:val="00650FCF"/>
    <w:rsid w:val="00651115"/>
    <w:rsid w:val="006541A7"/>
    <w:rsid w:val="00657B66"/>
    <w:rsid w:val="006614CD"/>
    <w:rsid w:val="00663167"/>
    <w:rsid w:val="006669E0"/>
    <w:rsid w:val="00682CDF"/>
    <w:rsid w:val="0068599E"/>
    <w:rsid w:val="006867F2"/>
    <w:rsid w:val="00691A1F"/>
    <w:rsid w:val="00691F1A"/>
    <w:rsid w:val="006B2BC9"/>
    <w:rsid w:val="006C48E4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86BCB"/>
    <w:rsid w:val="00793F10"/>
    <w:rsid w:val="007A291D"/>
    <w:rsid w:val="007A558D"/>
    <w:rsid w:val="007B161C"/>
    <w:rsid w:val="007B2CAA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434FD"/>
    <w:rsid w:val="008634A5"/>
    <w:rsid w:val="00871081"/>
    <w:rsid w:val="0087347F"/>
    <w:rsid w:val="00886ADB"/>
    <w:rsid w:val="00891B40"/>
    <w:rsid w:val="00892D1A"/>
    <w:rsid w:val="00895AD1"/>
    <w:rsid w:val="008A090E"/>
    <w:rsid w:val="008B0FAA"/>
    <w:rsid w:val="008B31B9"/>
    <w:rsid w:val="008B7564"/>
    <w:rsid w:val="008C41BD"/>
    <w:rsid w:val="008D4D5B"/>
    <w:rsid w:val="008E346B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7878"/>
    <w:rsid w:val="00967073"/>
    <w:rsid w:val="0096752C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E5733"/>
    <w:rsid w:val="009F5FC2"/>
    <w:rsid w:val="00A002B9"/>
    <w:rsid w:val="00A06FC9"/>
    <w:rsid w:val="00A6226E"/>
    <w:rsid w:val="00A62340"/>
    <w:rsid w:val="00A633E7"/>
    <w:rsid w:val="00A63970"/>
    <w:rsid w:val="00A64EBE"/>
    <w:rsid w:val="00A72001"/>
    <w:rsid w:val="00A726C4"/>
    <w:rsid w:val="00A80440"/>
    <w:rsid w:val="00A972A8"/>
    <w:rsid w:val="00AA5ABE"/>
    <w:rsid w:val="00AB1B86"/>
    <w:rsid w:val="00AD063D"/>
    <w:rsid w:val="00AD4FFA"/>
    <w:rsid w:val="00AE16EF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275A"/>
    <w:rsid w:val="00B36226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A2FED"/>
    <w:rsid w:val="00BB0951"/>
    <w:rsid w:val="00BB17D0"/>
    <w:rsid w:val="00BD0B45"/>
    <w:rsid w:val="00BD1E3D"/>
    <w:rsid w:val="00BD1EA9"/>
    <w:rsid w:val="00BE1A92"/>
    <w:rsid w:val="00BE36DB"/>
    <w:rsid w:val="00BF032F"/>
    <w:rsid w:val="00BF0DA0"/>
    <w:rsid w:val="00C00D52"/>
    <w:rsid w:val="00C040ED"/>
    <w:rsid w:val="00C15778"/>
    <w:rsid w:val="00C211AA"/>
    <w:rsid w:val="00C21496"/>
    <w:rsid w:val="00C21B37"/>
    <w:rsid w:val="00C21CDC"/>
    <w:rsid w:val="00C24C1D"/>
    <w:rsid w:val="00C27BCD"/>
    <w:rsid w:val="00C505D0"/>
    <w:rsid w:val="00C51F88"/>
    <w:rsid w:val="00C575D7"/>
    <w:rsid w:val="00C755EA"/>
    <w:rsid w:val="00C83706"/>
    <w:rsid w:val="00C83CBB"/>
    <w:rsid w:val="00C85434"/>
    <w:rsid w:val="00C94B8D"/>
    <w:rsid w:val="00CA04BE"/>
    <w:rsid w:val="00CA2ADB"/>
    <w:rsid w:val="00CC126D"/>
    <w:rsid w:val="00CC3B62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8B3"/>
    <w:rsid w:val="00D5562B"/>
    <w:rsid w:val="00D616D0"/>
    <w:rsid w:val="00D7037F"/>
    <w:rsid w:val="00DA1C22"/>
    <w:rsid w:val="00DB57FD"/>
    <w:rsid w:val="00DD1A18"/>
    <w:rsid w:val="00DE1938"/>
    <w:rsid w:val="00DE67E5"/>
    <w:rsid w:val="00DF2719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2010B"/>
    <w:rsid w:val="00E248BA"/>
    <w:rsid w:val="00E314EE"/>
    <w:rsid w:val="00E47C95"/>
    <w:rsid w:val="00E546B4"/>
    <w:rsid w:val="00E604D6"/>
    <w:rsid w:val="00E605CA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4C6E"/>
    <w:rsid w:val="00ED69D3"/>
    <w:rsid w:val="00EE398F"/>
    <w:rsid w:val="00EE3F90"/>
    <w:rsid w:val="00EE7CE8"/>
    <w:rsid w:val="00EF30F7"/>
    <w:rsid w:val="00F13BAF"/>
    <w:rsid w:val="00F2095F"/>
    <w:rsid w:val="00F3139E"/>
    <w:rsid w:val="00F3240B"/>
    <w:rsid w:val="00F36731"/>
    <w:rsid w:val="00F448BE"/>
    <w:rsid w:val="00F462EF"/>
    <w:rsid w:val="00F51470"/>
    <w:rsid w:val="00F561AE"/>
    <w:rsid w:val="00F74425"/>
    <w:rsid w:val="00F80008"/>
    <w:rsid w:val="00F851A3"/>
    <w:rsid w:val="00F870BE"/>
    <w:rsid w:val="00F87D62"/>
    <w:rsid w:val="00F92611"/>
    <w:rsid w:val="00F95BA6"/>
    <w:rsid w:val="00FC607C"/>
    <w:rsid w:val="00FD0D95"/>
    <w:rsid w:val="00FD29EA"/>
    <w:rsid w:val="00FD7006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4269C-E387-489B-82E9-26F28604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8626D464.dotm</Template>
  <TotalTime>0</TotalTime>
  <Pages>2</Pages>
  <Words>35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Thurgauer Kantonalbank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Hausammann Roland (TKB)</dc:creator>
  <cp:lastModifiedBy>Hausammann Roland (TKB)</cp:lastModifiedBy>
  <cp:revision>6</cp:revision>
  <cp:lastPrinted>2012-05-30T13:06:00Z</cp:lastPrinted>
  <dcterms:created xsi:type="dcterms:W3CDTF">2013-10-21T05:59:00Z</dcterms:created>
  <dcterms:modified xsi:type="dcterms:W3CDTF">2013-10-21T14:19:00Z</dcterms:modified>
</cp:coreProperties>
</file>